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76F" w:rsidRDefault="00CD62D1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457200" cy="612000"/>
            <wp:effectExtent l="0" t="0" r="0" b="0"/>
            <wp:docPr id="2" name="Рисунок 1" descr="E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edia\image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40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76F" w:rsidRPr="00EB00AF" w:rsidRDefault="00B1376F">
      <w:pPr>
        <w:rPr>
          <w:color w:val="4077D0"/>
          <w:sz w:val="2"/>
          <w:szCs w:val="2"/>
        </w:rPr>
      </w:pPr>
    </w:p>
    <w:p w:rsidR="00B1376F" w:rsidRPr="0055087B" w:rsidRDefault="00711BA6" w:rsidP="00455F02">
      <w:pPr>
        <w:pStyle w:val="20"/>
        <w:keepNext/>
        <w:keepLines/>
        <w:shd w:val="clear" w:color="auto" w:fill="auto"/>
        <w:spacing w:after="0" w:line="240" w:lineRule="auto"/>
        <w:jc w:val="center"/>
        <w:rPr>
          <w:color w:val="0000FF"/>
          <w:sz w:val="40"/>
        </w:rPr>
      </w:pPr>
      <w:bookmarkStart w:id="0" w:name="bookmark0"/>
      <w:r w:rsidRPr="0055087B">
        <w:rPr>
          <w:rStyle w:val="21"/>
          <w:color w:val="0000FF"/>
          <w:sz w:val="40"/>
        </w:rPr>
        <w:t>ДЕПАРТАМЕНТ ОБРАЗОВАНИЯ</w:t>
      </w:r>
      <w:bookmarkEnd w:id="0"/>
    </w:p>
    <w:p w:rsidR="00EB00AF" w:rsidRPr="0055087B" w:rsidRDefault="00711BA6" w:rsidP="00455F02">
      <w:pPr>
        <w:pStyle w:val="3"/>
        <w:shd w:val="clear" w:color="auto" w:fill="auto"/>
        <w:spacing w:before="0" w:after="0" w:line="240" w:lineRule="auto"/>
        <w:jc w:val="center"/>
        <w:rPr>
          <w:color w:val="0000FF"/>
        </w:rPr>
      </w:pPr>
      <w:r w:rsidRPr="0055087B">
        <w:rPr>
          <w:rStyle w:val="1"/>
          <w:color w:val="0000FF"/>
          <w:sz w:val="40"/>
          <w:szCs w:val="32"/>
        </w:rPr>
        <w:t>ЯМАЛО-НЕНЕЦКОГО АВТОНОМНОГО ОКРУГА</w:t>
      </w:r>
    </w:p>
    <w:p w:rsidR="003F5683" w:rsidRPr="0055087B" w:rsidRDefault="003F5683" w:rsidP="00497F5B">
      <w:pPr>
        <w:pStyle w:val="11"/>
        <w:keepNext/>
        <w:keepLines/>
        <w:shd w:val="clear" w:color="auto" w:fill="auto"/>
        <w:spacing w:before="0" w:after="250" w:line="400" w:lineRule="exact"/>
        <w:jc w:val="center"/>
        <w:rPr>
          <w:noProof/>
          <w:color w:val="0000FF"/>
          <w:sz w:val="28"/>
          <w:szCs w:val="28"/>
        </w:rPr>
      </w:pPr>
      <w:bookmarkStart w:id="1" w:name="bookmark1"/>
    </w:p>
    <w:p w:rsidR="00B1376F" w:rsidRPr="007849B2" w:rsidRDefault="00711BA6" w:rsidP="00497F5B">
      <w:pPr>
        <w:pStyle w:val="11"/>
        <w:keepNext/>
        <w:keepLines/>
        <w:shd w:val="clear" w:color="auto" w:fill="auto"/>
        <w:spacing w:before="0" w:after="250" w:line="400" w:lineRule="exact"/>
        <w:jc w:val="center"/>
        <w:rPr>
          <w:color w:val="0000FF"/>
          <w:sz w:val="44"/>
          <w:szCs w:val="44"/>
        </w:rPr>
      </w:pPr>
      <w:r w:rsidRPr="007849B2">
        <w:rPr>
          <w:rStyle w:val="12"/>
          <w:color w:val="0000FF"/>
          <w:sz w:val="44"/>
          <w:szCs w:val="44"/>
        </w:rPr>
        <w:t>ПРИКАЗ</w:t>
      </w:r>
      <w:bookmarkEnd w:id="1"/>
    </w:p>
    <w:p w:rsidR="0085556E" w:rsidRPr="0055087B" w:rsidRDefault="0082358C" w:rsidP="002E287C">
      <w:pPr>
        <w:pStyle w:val="3"/>
        <w:shd w:val="clear" w:color="auto" w:fill="auto"/>
        <w:tabs>
          <w:tab w:val="left" w:leader="underscore" w:pos="2741"/>
        </w:tabs>
        <w:spacing w:before="0" w:after="101" w:line="260" w:lineRule="exact"/>
        <w:rPr>
          <w:rStyle w:val="1"/>
          <w:color w:val="0000FF"/>
        </w:rPr>
      </w:pPr>
      <w:r>
        <w:rPr>
          <w:rStyle w:val="1"/>
          <w:color w:val="0000FF"/>
        </w:rPr>
        <w:t xml:space="preserve">  </w:t>
      </w:r>
    </w:p>
    <w:p w:rsidR="00B1376F" w:rsidRPr="0055087B" w:rsidRDefault="004F3DB6" w:rsidP="002E287C">
      <w:pPr>
        <w:pStyle w:val="3"/>
        <w:shd w:val="clear" w:color="auto" w:fill="auto"/>
        <w:tabs>
          <w:tab w:val="left" w:leader="underscore" w:pos="2741"/>
        </w:tabs>
        <w:spacing w:before="0" w:after="101" w:line="260" w:lineRule="exact"/>
        <w:rPr>
          <w:rStyle w:val="1"/>
          <w:color w:val="0000FF"/>
          <w:sz w:val="24"/>
        </w:rPr>
      </w:pPr>
      <w:r>
        <w:rPr>
          <w:rStyle w:val="1"/>
          <w:color w:val="0000FF"/>
          <w:sz w:val="24"/>
        </w:rPr>
        <w:t>02.12.2020</w:t>
      </w:r>
      <w:r w:rsidR="00E82684">
        <w:rPr>
          <w:rStyle w:val="1"/>
          <w:color w:val="0000FF"/>
          <w:sz w:val="24"/>
        </w:rPr>
        <w:t xml:space="preserve">                                                                                                               </w:t>
      </w:r>
      <w:r w:rsidR="00D535F4">
        <w:rPr>
          <w:rStyle w:val="1"/>
          <w:color w:val="0000FF"/>
          <w:sz w:val="24"/>
        </w:rPr>
        <w:t xml:space="preserve">              </w:t>
      </w:r>
      <w:r w:rsidR="00E82684">
        <w:rPr>
          <w:rStyle w:val="1"/>
          <w:color w:val="0000FF"/>
          <w:sz w:val="24"/>
        </w:rPr>
        <w:t xml:space="preserve">  </w:t>
      </w:r>
      <w:r w:rsidR="00D535F4">
        <w:rPr>
          <w:rStyle w:val="1"/>
          <w:color w:val="0000FF"/>
          <w:sz w:val="24"/>
        </w:rPr>
        <w:t>№</w:t>
      </w:r>
      <w:r w:rsidR="00897E7A">
        <w:rPr>
          <w:rStyle w:val="1"/>
          <w:color w:val="0000FF"/>
          <w:sz w:val="24"/>
        </w:rPr>
        <w:t xml:space="preserve"> </w:t>
      </w:r>
      <w:r>
        <w:rPr>
          <w:rStyle w:val="1"/>
          <w:color w:val="0000FF"/>
          <w:sz w:val="24"/>
        </w:rPr>
        <w:t>811</w:t>
      </w:r>
    </w:p>
    <w:p w:rsidR="00E21A4C" w:rsidRPr="0055087B" w:rsidRDefault="00E21A4C">
      <w:pPr>
        <w:pStyle w:val="3"/>
        <w:shd w:val="clear" w:color="auto" w:fill="auto"/>
        <w:tabs>
          <w:tab w:val="left" w:leader="underscore" w:pos="2741"/>
          <w:tab w:val="left" w:pos="8712"/>
          <w:tab w:val="left" w:leader="underscore" w:pos="9907"/>
        </w:tabs>
        <w:spacing w:before="0" w:after="101" w:line="260" w:lineRule="exact"/>
        <w:rPr>
          <w:color w:val="0000FF"/>
        </w:rPr>
      </w:pPr>
    </w:p>
    <w:p w:rsidR="00B1376F" w:rsidRPr="0055087B" w:rsidRDefault="00711BA6">
      <w:pPr>
        <w:pStyle w:val="24"/>
        <w:shd w:val="clear" w:color="auto" w:fill="auto"/>
        <w:spacing w:before="0" w:line="250" w:lineRule="exact"/>
        <w:ind w:left="4320"/>
        <w:rPr>
          <w:rStyle w:val="25"/>
          <w:color w:val="0000FF"/>
          <w:sz w:val="24"/>
        </w:rPr>
      </w:pPr>
      <w:r w:rsidRPr="0055087B">
        <w:rPr>
          <w:rStyle w:val="25"/>
          <w:color w:val="0000FF"/>
          <w:sz w:val="24"/>
        </w:rPr>
        <w:t>г. Салехард</w:t>
      </w:r>
    </w:p>
    <w:p w:rsidR="002E287C" w:rsidRPr="006E2F94" w:rsidRDefault="002E287C" w:rsidP="0082358C">
      <w:pPr>
        <w:pStyle w:val="24"/>
        <w:shd w:val="clear" w:color="auto" w:fill="auto"/>
        <w:spacing w:before="0" w:line="250" w:lineRule="exact"/>
        <w:rPr>
          <w:color w:val="000000" w:themeColor="text1"/>
        </w:rPr>
      </w:pPr>
    </w:p>
    <w:p w:rsidR="0082358C" w:rsidRPr="00455181" w:rsidRDefault="0082358C" w:rsidP="00455181">
      <w:pPr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Об </w:t>
      </w:r>
      <w:r w:rsidR="005A347E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организации</w:t>
      </w:r>
      <w:r w:rsidR="00CA3802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информирования </w:t>
      </w:r>
      <w:r w:rsidR="005E1DE6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обучающихся и их роди</w:t>
      </w:r>
      <w:r w:rsidR="00AA1276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телей (законных представителей)</w:t>
      </w:r>
      <w:r w:rsidR="005E1DE6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по вопросам организации и проведения </w:t>
      </w:r>
      <w:r w:rsidR="00455181" w:rsidRPr="00455181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>итогового собеседования по русскому языку,</w:t>
      </w:r>
      <w:r w:rsidR="00455181">
        <w:rPr>
          <w:rFonts w:ascii="Times New Roman" w:eastAsiaTheme="minorEastAsia" w:hAnsi="Times New Roman" w:cs="Times New Roman"/>
          <w:b/>
          <w:color w:val="auto"/>
          <w:sz w:val="28"/>
          <w:szCs w:val="28"/>
        </w:rPr>
        <w:t xml:space="preserve"> </w:t>
      </w:r>
      <w:r w:rsidR="00CA3802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государственной итоговой аттестации по образовательным программам основного общего</w:t>
      </w:r>
      <w:r w:rsidR="00E74A58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</w:t>
      </w:r>
      <w:r w:rsidR="00CA3802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образования</w:t>
      </w:r>
      <w:r w:rsidR="008B7C7C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</w:t>
      </w:r>
      <w:r w:rsidR="00CA3802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в </w:t>
      </w:r>
      <w:r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Ямало-Ненецко</w:t>
      </w:r>
      <w:r w:rsidR="00CA3802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м</w:t>
      </w:r>
      <w:r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автономно</w:t>
      </w:r>
      <w:r w:rsidR="00CA3802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м</w:t>
      </w:r>
      <w:r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округ</w:t>
      </w:r>
      <w:r w:rsidR="00CA3802"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е</w:t>
      </w:r>
      <w:r w:rsidRPr="00FA083E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</w:t>
      </w:r>
    </w:p>
    <w:p w:rsidR="0082358C" w:rsidRPr="00FA083E" w:rsidRDefault="0082358C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82358C" w:rsidRPr="00FA083E" w:rsidRDefault="0082358C" w:rsidP="0082358C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В соответствии с </w:t>
      </w:r>
      <w:r w:rsidR="00FA083E" w:rsidRPr="00FA083E">
        <w:rPr>
          <w:rFonts w:ascii="PT Astra Serif" w:hAnsi="PT Astra Serif" w:cs="Times New Roman"/>
          <w:sz w:val="28"/>
          <w:szCs w:val="28"/>
        </w:rPr>
        <w:t>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№ 189, Федеральной службы по надзору в сфере образования и науки № 1513 от 07 ноября 2018 года (далее – Порядок проведения ГИА-9)</w:t>
      </w:r>
      <w:r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,</w:t>
      </w:r>
      <w:r w:rsidR="00E74A58" w:rsidRPr="00FA083E">
        <w:rPr>
          <w:rFonts w:ascii="PT Astra Serif" w:hAnsi="PT Astra Serif"/>
        </w:rPr>
        <w:t xml:space="preserve"> </w:t>
      </w:r>
      <w:r w:rsidRPr="00FA083E">
        <w:rPr>
          <w:rFonts w:ascii="PT Astra Serif" w:eastAsia="Times New Roman" w:hAnsi="PT Astra Serif" w:cs="Times New Roman"/>
          <w:b/>
          <w:color w:val="auto"/>
          <w:spacing w:val="60"/>
          <w:sz w:val="28"/>
          <w:szCs w:val="28"/>
        </w:rPr>
        <w:t>приказываю</w:t>
      </w:r>
      <w:r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:</w:t>
      </w:r>
    </w:p>
    <w:p w:rsidR="0082358C" w:rsidRPr="00FA083E" w:rsidRDefault="0082358C" w:rsidP="0082358C">
      <w:pPr>
        <w:autoSpaceDE w:val="0"/>
        <w:autoSpaceDN w:val="0"/>
        <w:adjustRightInd w:val="0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</w:p>
    <w:p w:rsidR="0082358C" w:rsidRPr="008B7C7C" w:rsidRDefault="0082358C" w:rsidP="008B7C7C">
      <w:pPr>
        <w:pStyle w:val="ab"/>
        <w:numPr>
          <w:ilvl w:val="0"/>
          <w:numId w:val="15"/>
        </w:numPr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FA083E">
        <w:rPr>
          <w:rFonts w:ascii="PT Astra Serif" w:hAnsi="PT Astra Serif"/>
          <w:sz w:val="28"/>
          <w:szCs w:val="28"/>
        </w:rPr>
        <w:t>Утвердить</w:t>
      </w:r>
      <w:r w:rsidR="008B7C7C">
        <w:rPr>
          <w:rFonts w:ascii="PT Astra Serif" w:hAnsi="PT Astra Serif"/>
          <w:sz w:val="28"/>
          <w:szCs w:val="28"/>
        </w:rPr>
        <w:t xml:space="preserve"> </w:t>
      </w:r>
      <w:r w:rsidR="00E74A58" w:rsidRPr="008B7C7C">
        <w:rPr>
          <w:rFonts w:ascii="PT Astra Serif" w:hAnsi="PT Astra Serif"/>
          <w:bCs/>
          <w:sz w:val="28"/>
          <w:szCs w:val="28"/>
        </w:rPr>
        <w:t>П</w:t>
      </w:r>
      <w:r w:rsidR="00CA3802" w:rsidRPr="008B7C7C">
        <w:rPr>
          <w:rFonts w:ascii="PT Astra Serif" w:hAnsi="PT Astra Serif"/>
          <w:bCs/>
          <w:sz w:val="28"/>
          <w:szCs w:val="28"/>
        </w:rPr>
        <w:t xml:space="preserve">орядок информирования </w:t>
      </w:r>
      <w:r w:rsidR="005E1DE6" w:rsidRPr="008B7C7C">
        <w:rPr>
          <w:rFonts w:ascii="PT Astra Serif" w:hAnsi="PT Astra Serif"/>
          <w:bCs/>
          <w:sz w:val="28"/>
          <w:szCs w:val="28"/>
        </w:rPr>
        <w:t>обучающихся и их родителей (законных представителей)</w:t>
      </w:r>
      <w:r w:rsidR="00CA3802" w:rsidRPr="008B7C7C">
        <w:rPr>
          <w:rFonts w:ascii="PT Astra Serif" w:hAnsi="PT Astra Serif"/>
          <w:bCs/>
          <w:sz w:val="28"/>
          <w:szCs w:val="28"/>
        </w:rPr>
        <w:t xml:space="preserve"> </w:t>
      </w:r>
      <w:r w:rsidR="00455181" w:rsidRPr="008B7C7C">
        <w:rPr>
          <w:rFonts w:ascii="PT Astra Serif" w:hAnsi="PT Astra Serif"/>
          <w:bCs/>
          <w:sz w:val="28"/>
          <w:szCs w:val="28"/>
        </w:rPr>
        <w:t xml:space="preserve">по вопросам организации </w:t>
      </w:r>
      <w:r w:rsidR="005E1DE6" w:rsidRPr="008B7C7C">
        <w:rPr>
          <w:rFonts w:ascii="PT Astra Serif" w:hAnsi="PT Astra Serif"/>
          <w:bCs/>
          <w:sz w:val="28"/>
          <w:szCs w:val="28"/>
        </w:rPr>
        <w:t>и</w:t>
      </w:r>
      <w:r w:rsidR="002F0BBE" w:rsidRPr="008B7C7C">
        <w:rPr>
          <w:rFonts w:ascii="PT Astra Serif" w:hAnsi="PT Astra Serif"/>
          <w:bCs/>
          <w:sz w:val="28"/>
          <w:szCs w:val="28"/>
        </w:rPr>
        <w:t xml:space="preserve"> </w:t>
      </w:r>
      <w:r w:rsidR="00CA3802" w:rsidRPr="008B7C7C">
        <w:rPr>
          <w:rFonts w:ascii="PT Astra Serif" w:hAnsi="PT Astra Serif"/>
          <w:bCs/>
          <w:sz w:val="28"/>
          <w:szCs w:val="28"/>
        </w:rPr>
        <w:t xml:space="preserve">проведения </w:t>
      </w:r>
      <w:r w:rsidR="00455181" w:rsidRPr="008B7C7C">
        <w:rPr>
          <w:rFonts w:eastAsiaTheme="minorEastAsia"/>
          <w:sz w:val="28"/>
          <w:szCs w:val="28"/>
        </w:rPr>
        <w:t xml:space="preserve">итогового собеседования по русскому языку, </w:t>
      </w:r>
      <w:r w:rsidR="00F563F8" w:rsidRPr="008B7C7C">
        <w:rPr>
          <w:rFonts w:ascii="PT Astra Serif" w:hAnsi="PT Astra Serif"/>
          <w:bCs/>
          <w:sz w:val="28"/>
          <w:szCs w:val="28"/>
        </w:rPr>
        <w:t>государственной итоговой аттестации по образовательным программам основного общего образования</w:t>
      </w:r>
      <w:r w:rsidR="006E09DB" w:rsidRPr="008B7C7C">
        <w:rPr>
          <w:rFonts w:ascii="PT Astra Serif" w:hAnsi="PT Astra Serif"/>
          <w:bCs/>
          <w:sz w:val="28"/>
          <w:szCs w:val="28"/>
        </w:rPr>
        <w:t xml:space="preserve"> в </w:t>
      </w:r>
      <w:r w:rsidR="00CA3802" w:rsidRPr="008B7C7C">
        <w:rPr>
          <w:rFonts w:ascii="PT Astra Serif" w:hAnsi="PT Astra Serif"/>
          <w:bCs/>
          <w:sz w:val="28"/>
          <w:szCs w:val="28"/>
        </w:rPr>
        <w:t>Ямало-Ненецком автономном округе</w:t>
      </w:r>
      <w:r w:rsidR="00F563F8" w:rsidRPr="008B7C7C">
        <w:rPr>
          <w:rFonts w:ascii="PT Astra Serif" w:hAnsi="PT Astra Serif"/>
          <w:bCs/>
          <w:sz w:val="28"/>
          <w:szCs w:val="28"/>
        </w:rPr>
        <w:t xml:space="preserve"> (далее – Порядок </w:t>
      </w:r>
      <w:r w:rsidR="002F0BBE" w:rsidRPr="008B7C7C">
        <w:rPr>
          <w:rFonts w:ascii="PT Astra Serif" w:hAnsi="PT Astra Serif"/>
          <w:bCs/>
          <w:sz w:val="28"/>
          <w:szCs w:val="28"/>
        </w:rPr>
        <w:t>информирования ГИА-9)</w:t>
      </w:r>
      <w:r w:rsidR="00E74A58" w:rsidRPr="008B7C7C">
        <w:rPr>
          <w:rFonts w:ascii="PT Astra Serif" w:hAnsi="PT Astra Serif"/>
          <w:bCs/>
          <w:sz w:val="28"/>
          <w:szCs w:val="28"/>
        </w:rPr>
        <w:t>, согласно приложению к настоящему приказу</w:t>
      </w:r>
      <w:r w:rsidRPr="008B7C7C">
        <w:rPr>
          <w:rFonts w:ascii="PT Astra Serif" w:hAnsi="PT Astra Serif"/>
          <w:sz w:val="28"/>
          <w:szCs w:val="28"/>
        </w:rPr>
        <w:t>.</w:t>
      </w:r>
    </w:p>
    <w:p w:rsidR="00111415" w:rsidRPr="00FA083E" w:rsidRDefault="00E74A58" w:rsidP="008B7C7C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2. </w:t>
      </w:r>
      <w:r w:rsidR="00111415" w:rsidRPr="00FA083E">
        <w:rPr>
          <w:rFonts w:ascii="PT Astra Serif" w:hAnsi="PT Astra Serif"/>
          <w:sz w:val="28"/>
          <w:szCs w:val="28"/>
        </w:rPr>
        <w:t xml:space="preserve">Отделу </w:t>
      </w:r>
      <w:r w:rsidR="006E09DB">
        <w:rPr>
          <w:rFonts w:ascii="PT Astra Serif" w:hAnsi="PT Astra Serif"/>
          <w:sz w:val="28"/>
          <w:szCs w:val="28"/>
        </w:rPr>
        <w:t xml:space="preserve">организации государственной итоговой аттестации и </w:t>
      </w:r>
      <w:r w:rsidR="002F0BBE" w:rsidRPr="00FA083E">
        <w:rPr>
          <w:rFonts w:ascii="PT Astra Serif" w:hAnsi="PT Astra Serif"/>
          <w:sz w:val="28"/>
          <w:szCs w:val="28"/>
        </w:rPr>
        <w:t xml:space="preserve">государственной аккредитации </w:t>
      </w:r>
      <w:r w:rsidR="00111415" w:rsidRPr="00FA083E">
        <w:rPr>
          <w:rFonts w:ascii="PT Astra Serif" w:hAnsi="PT Astra Serif"/>
          <w:sz w:val="28"/>
          <w:szCs w:val="28"/>
        </w:rPr>
        <w:t>управления государственного контроля (надзора) в сфере образования департамента образования Ямало-Ненецкого автономного округа (</w:t>
      </w:r>
      <w:r w:rsidR="002F0BBE" w:rsidRPr="00FA083E">
        <w:rPr>
          <w:rFonts w:ascii="PT Astra Serif" w:hAnsi="PT Astra Serif"/>
          <w:sz w:val="28"/>
          <w:szCs w:val="28"/>
        </w:rPr>
        <w:t>Головко С.В.</w:t>
      </w:r>
      <w:r w:rsidR="00111415" w:rsidRPr="00FA083E">
        <w:rPr>
          <w:rFonts w:ascii="PT Astra Serif" w:hAnsi="PT Astra Serif"/>
          <w:sz w:val="28"/>
          <w:szCs w:val="28"/>
        </w:rPr>
        <w:t>) обеспечить</w:t>
      </w:r>
      <w:r w:rsidR="00111415" w:rsidRPr="00FA083E">
        <w:rPr>
          <w:rFonts w:ascii="PT Astra Serif" w:hAnsi="PT Astra Serif" w:cs="Arial"/>
          <w:color w:val="2D2D2D"/>
          <w:spacing w:val="2"/>
          <w:sz w:val="21"/>
          <w:szCs w:val="21"/>
        </w:rPr>
        <w:t xml:space="preserve"> </w:t>
      </w:r>
      <w:r w:rsidR="00A068BF" w:rsidRPr="00FA083E">
        <w:rPr>
          <w:rFonts w:ascii="PT Astra Serif" w:hAnsi="PT Astra Serif"/>
          <w:sz w:val="28"/>
          <w:szCs w:val="28"/>
        </w:rPr>
        <w:t>соблюдение П</w:t>
      </w:r>
      <w:r w:rsidRPr="00FA083E">
        <w:rPr>
          <w:rFonts w:ascii="PT Astra Serif" w:hAnsi="PT Astra Serif"/>
          <w:sz w:val="28"/>
          <w:szCs w:val="28"/>
        </w:rPr>
        <w:t>орядка</w:t>
      </w:r>
      <w:r w:rsidR="00111415" w:rsidRPr="00FA083E">
        <w:rPr>
          <w:rFonts w:ascii="PT Astra Serif" w:hAnsi="PT Astra Serif"/>
          <w:sz w:val="28"/>
          <w:szCs w:val="28"/>
        </w:rPr>
        <w:t xml:space="preserve"> информирования </w:t>
      </w:r>
      <w:r w:rsidR="00E63535" w:rsidRPr="00FA083E">
        <w:rPr>
          <w:rFonts w:ascii="PT Astra Serif" w:hAnsi="PT Astra Serif"/>
          <w:sz w:val="28"/>
          <w:szCs w:val="28"/>
        </w:rPr>
        <w:t>ГИА</w:t>
      </w:r>
      <w:r w:rsidR="000F28BC" w:rsidRPr="00FA083E">
        <w:rPr>
          <w:rFonts w:ascii="PT Astra Serif" w:hAnsi="PT Astra Serif"/>
          <w:sz w:val="28"/>
          <w:szCs w:val="28"/>
        </w:rPr>
        <w:t>-9</w:t>
      </w:r>
      <w:r w:rsidR="00111415" w:rsidRPr="00FA083E">
        <w:rPr>
          <w:rFonts w:ascii="PT Astra Serif" w:hAnsi="PT Astra Serif"/>
          <w:sz w:val="28"/>
          <w:szCs w:val="28"/>
        </w:rPr>
        <w:t>.</w:t>
      </w:r>
    </w:p>
    <w:p w:rsidR="00111415" w:rsidRPr="00FA083E" w:rsidRDefault="00111415" w:rsidP="007B2C0F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 w:cs="Times New Roman"/>
          <w:bCs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Срок исполнения: в соответствии с установленными сроками.</w:t>
      </w:r>
    </w:p>
    <w:p w:rsidR="00CA3802" w:rsidRPr="008B7C7C" w:rsidRDefault="008B7C7C" w:rsidP="00AA127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</w:t>
      </w:r>
      <w:r w:rsidR="0082358C" w:rsidRPr="008B7C7C">
        <w:rPr>
          <w:rFonts w:ascii="PT Astra Serif" w:hAnsi="PT Astra Serif"/>
          <w:sz w:val="28"/>
          <w:szCs w:val="28"/>
        </w:rPr>
        <w:t xml:space="preserve">Рекомендовать руководителям органов местного самоуправления, осуществляющих </w:t>
      </w:r>
      <w:r w:rsidR="00CA3802" w:rsidRPr="008B7C7C">
        <w:rPr>
          <w:rFonts w:ascii="PT Astra Serif" w:hAnsi="PT Astra Serif"/>
          <w:sz w:val="28"/>
          <w:szCs w:val="28"/>
        </w:rPr>
        <w:t>управление в сфере образования:</w:t>
      </w:r>
    </w:p>
    <w:p w:rsidR="0082358C" w:rsidRPr="00FA083E" w:rsidRDefault="00111415" w:rsidP="007B2C0F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3</w:t>
      </w:r>
      <w:r w:rsidR="00CA3802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.1.</w:t>
      </w:r>
      <w:r w:rsidR="0082358C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="00CA3802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Д</w:t>
      </w:r>
      <w:r w:rsidR="0082358C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овести настоящий приказ до сведения </w:t>
      </w:r>
      <w:r w:rsidR="00CA3802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руководителей</w:t>
      </w:r>
      <w:r w:rsidR="0082358C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образовательн</w:t>
      </w:r>
      <w:r w:rsidR="00CA3802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ых</w:t>
      </w:r>
      <w:r w:rsidR="0082358C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="00CA3802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>организаций</w:t>
      </w:r>
      <w:r w:rsidR="0082358C" w:rsidRPr="00FA083E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. </w:t>
      </w:r>
    </w:p>
    <w:p w:rsidR="0082358C" w:rsidRPr="00FA083E" w:rsidRDefault="0082358C" w:rsidP="007B2C0F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 w:cs="Times New Roman"/>
          <w:bCs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 xml:space="preserve">Срок исполнения: до </w:t>
      </w:r>
      <w:r w:rsidR="00960149" w:rsidRPr="00960149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0</w:t>
      </w:r>
      <w:r w:rsidR="008C02C3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9</w:t>
      </w:r>
      <w:r w:rsidR="00A068BF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 xml:space="preserve"> </w:t>
      </w:r>
      <w:r w:rsidR="008B7C7C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декабря</w:t>
      </w:r>
      <w:r w:rsidR="00A068BF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 xml:space="preserve"> 20</w:t>
      </w:r>
      <w:r w:rsidR="008B7C7C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20</w:t>
      </w:r>
      <w:r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 xml:space="preserve"> года.</w:t>
      </w:r>
    </w:p>
    <w:p w:rsidR="00CA3802" w:rsidRPr="00FA083E" w:rsidRDefault="00111415" w:rsidP="007B2C0F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bCs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3</w:t>
      </w:r>
      <w:r w:rsidR="00CA3802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 xml:space="preserve">.2. Обеспечить </w:t>
      </w:r>
      <w:r w:rsidR="00A068BF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соблюдение П</w:t>
      </w:r>
      <w:r w:rsidR="00E63535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орядка</w:t>
      </w:r>
      <w:r w:rsidR="00CA3802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 xml:space="preserve"> информирования </w:t>
      </w:r>
      <w:r w:rsidR="00E63535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ГИА</w:t>
      </w:r>
      <w:r w:rsidR="000F28BC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-9</w:t>
      </w:r>
      <w:r w:rsidR="00CA3802"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.</w:t>
      </w:r>
    </w:p>
    <w:p w:rsidR="00CA3802" w:rsidRPr="00FA083E" w:rsidRDefault="00CA3802" w:rsidP="007B2C0F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 w:cs="Times New Roman"/>
          <w:bCs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lastRenderedPageBreak/>
        <w:t>Срок исполнения: в соответствии с установленными сроками.</w:t>
      </w:r>
    </w:p>
    <w:p w:rsidR="00CA3802" w:rsidRPr="008B7C7C" w:rsidRDefault="008B7C7C" w:rsidP="008B7C7C">
      <w:pPr>
        <w:autoSpaceDE w:val="0"/>
        <w:autoSpaceDN w:val="0"/>
        <w:adjustRightInd w:val="0"/>
        <w:ind w:firstLine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4. </w:t>
      </w:r>
      <w:r w:rsidR="00CA3802" w:rsidRPr="008B7C7C">
        <w:rPr>
          <w:rFonts w:ascii="PT Astra Serif" w:hAnsi="PT Astra Serif"/>
          <w:bCs/>
          <w:sz w:val="28"/>
          <w:szCs w:val="28"/>
        </w:rPr>
        <w:t xml:space="preserve"> </w:t>
      </w:r>
      <w:r w:rsidR="00CA3802" w:rsidRPr="008B7C7C">
        <w:rPr>
          <w:rFonts w:ascii="PT Astra Serif" w:hAnsi="PT Astra Serif"/>
          <w:sz w:val="28"/>
          <w:szCs w:val="28"/>
        </w:rPr>
        <w:t>Государственному казённому учреждению Ямало-Ненецкого автономного округа «Региональный центр оценки качества образования» (</w:t>
      </w:r>
      <w:r w:rsidR="006E09DB" w:rsidRPr="008B7C7C">
        <w:rPr>
          <w:rFonts w:ascii="PT Astra Serif" w:hAnsi="PT Astra Serif"/>
          <w:sz w:val="28"/>
          <w:szCs w:val="28"/>
        </w:rPr>
        <w:t>Ковалевский Д.М.</w:t>
      </w:r>
      <w:r w:rsidR="00E64996" w:rsidRPr="008B7C7C">
        <w:rPr>
          <w:rFonts w:ascii="PT Astra Serif" w:hAnsi="PT Astra Serif"/>
          <w:sz w:val="28"/>
          <w:szCs w:val="28"/>
        </w:rPr>
        <w:t xml:space="preserve">) обеспечить подготовку справочных материалов для организации информирования </w:t>
      </w:r>
      <w:r w:rsidR="005E1DE6" w:rsidRPr="008B7C7C">
        <w:rPr>
          <w:rFonts w:ascii="PT Astra Serif" w:hAnsi="PT Astra Serif"/>
          <w:bCs/>
          <w:sz w:val="28"/>
          <w:szCs w:val="28"/>
        </w:rPr>
        <w:t>обучающихся и их родителей (законных представителей), выпускников прошлых лет</w:t>
      </w:r>
      <w:r w:rsidR="005E1DE6" w:rsidRPr="008B7C7C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A068BF" w:rsidRPr="008B7C7C">
        <w:rPr>
          <w:rFonts w:ascii="PT Astra Serif" w:hAnsi="PT Astra Serif"/>
          <w:sz w:val="28"/>
          <w:szCs w:val="28"/>
        </w:rPr>
        <w:t>по вопросам организации</w:t>
      </w:r>
      <w:r w:rsidR="005E1DE6" w:rsidRPr="008B7C7C">
        <w:rPr>
          <w:rFonts w:ascii="PT Astra Serif" w:hAnsi="PT Astra Serif"/>
          <w:sz w:val="28"/>
          <w:szCs w:val="28"/>
        </w:rPr>
        <w:t xml:space="preserve"> и </w:t>
      </w:r>
      <w:r w:rsidR="00A068BF" w:rsidRPr="008B7C7C">
        <w:rPr>
          <w:rFonts w:ascii="PT Astra Serif" w:hAnsi="PT Astra Serif"/>
          <w:sz w:val="28"/>
          <w:szCs w:val="28"/>
        </w:rPr>
        <w:t xml:space="preserve">проведения государственной итоговой аттестации по образовательным программам основного общего образования, итогового </w:t>
      </w:r>
      <w:r w:rsidR="00515398">
        <w:rPr>
          <w:rFonts w:ascii="PT Astra Serif" w:hAnsi="PT Astra Serif"/>
          <w:sz w:val="28"/>
          <w:szCs w:val="28"/>
        </w:rPr>
        <w:t>собеседования по русскому языку</w:t>
      </w:r>
      <w:r w:rsidR="00A068BF" w:rsidRPr="008B7C7C">
        <w:rPr>
          <w:rFonts w:ascii="PT Astra Serif" w:hAnsi="PT Astra Serif"/>
          <w:sz w:val="28"/>
          <w:szCs w:val="28"/>
        </w:rPr>
        <w:t>.</w:t>
      </w:r>
    </w:p>
    <w:p w:rsidR="0082358C" w:rsidRPr="00FA083E" w:rsidRDefault="00E64996" w:rsidP="007B2C0F">
      <w:pPr>
        <w:autoSpaceDE w:val="0"/>
        <w:autoSpaceDN w:val="0"/>
        <w:adjustRightInd w:val="0"/>
        <w:ind w:firstLine="709"/>
        <w:jc w:val="right"/>
        <w:rPr>
          <w:rFonts w:ascii="PT Astra Serif" w:eastAsia="Times New Roman" w:hAnsi="PT Astra Serif" w:cs="Times New Roman"/>
          <w:bCs/>
          <w:color w:val="auto"/>
          <w:sz w:val="28"/>
          <w:szCs w:val="28"/>
        </w:rPr>
      </w:pPr>
      <w:r w:rsidRPr="00FA083E">
        <w:rPr>
          <w:rFonts w:ascii="PT Astra Serif" w:eastAsia="Times New Roman" w:hAnsi="PT Astra Serif" w:cs="Times New Roman"/>
          <w:bCs/>
          <w:color w:val="auto"/>
          <w:sz w:val="28"/>
          <w:szCs w:val="28"/>
        </w:rPr>
        <w:t>Срок исполнения: в соответствии с установленными сроками.</w:t>
      </w:r>
    </w:p>
    <w:p w:rsidR="00B96F5D" w:rsidRPr="008B7C7C" w:rsidRDefault="008B7C7C" w:rsidP="008B7C7C">
      <w:pPr>
        <w:autoSpaceDE w:val="0"/>
        <w:autoSpaceDN w:val="0"/>
        <w:adjustRightInd w:val="0"/>
        <w:ind w:firstLine="71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 </w:t>
      </w:r>
      <w:r w:rsidR="000A71DC" w:rsidRPr="008B7C7C">
        <w:rPr>
          <w:rFonts w:ascii="PT Astra Serif" w:hAnsi="PT Astra Serif"/>
          <w:sz w:val="28"/>
          <w:szCs w:val="28"/>
        </w:rPr>
        <w:t>П</w:t>
      </w:r>
      <w:r w:rsidR="006E09DB" w:rsidRPr="008B7C7C">
        <w:rPr>
          <w:rFonts w:ascii="PT Astra Serif" w:hAnsi="PT Astra Serif"/>
          <w:sz w:val="28"/>
          <w:szCs w:val="28"/>
        </w:rPr>
        <w:t xml:space="preserve">ризнать утратившими силу </w:t>
      </w:r>
      <w:r w:rsidRPr="008B7C7C">
        <w:rPr>
          <w:rFonts w:ascii="PT Astra Serif" w:hAnsi="PT Astra Serif"/>
          <w:sz w:val="28"/>
          <w:szCs w:val="28"/>
        </w:rPr>
        <w:t xml:space="preserve">пункт 1.1 </w:t>
      </w:r>
      <w:r w:rsidR="006E09DB" w:rsidRPr="008B7C7C">
        <w:rPr>
          <w:rFonts w:ascii="PT Astra Serif" w:hAnsi="PT Astra Serif"/>
          <w:sz w:val="28"/>
          <w:szCs w:val="28"/>
        </w:rPr>
        <w:t>приказ</w:t>
      </w:r>
      <w:r w:rsidRPr="008B7C7C">
        <w:rPr>
          <w:rFonts w:ascii="PT Astra Serif" w:hAnsi="PT Astra Serif"/>
          <w:sz w:val="28"/>
          <w:szCs w:val="28"/>
        </w:rPr>
        <w:t>а</w:t>
      </w:r>
      <w:r w:rsidR="000A71DC" w:rsidRPr="008B7C7C">
        <w:rPr>
          <w:rFonts w:ascii="PT Astra Serif" w:hAnsi="PT Astra Serif"/>
          <w:sz w:val="28"/>
          <w:szCs w:val="28"/>
        </w:rPr>
        <w:t xml:space="preserve"> департамента образования Ямало-Ненецкого автономного округа</w:t>
      </w:r>
      <w:r w:rsidR="00B96F5D" w:rsidRPr="008B7C7C">
        <w:rPr>
          <w:rFonts w:ascii="PT Astra Serif" w:hAnsi="PT Astra Serif"/>
          <w:sz w:val="28"/>
          <w:szCs w:val="28"/>
        </w:rPr>
        <w:t xml:space="preserve"> </w:t>
      </w:r>
      <w:r w:rsidR="005963F2" w:rsidRPr="008B7C7C">
        <w:rPr>
          <w:rFonts w:ascii="PT Astra Serif" w:hAnsi="PT Astra Serif"/>
          <w:sz w:val="28"/>
          <w:szCs w:val="28"/>
        </w:rPr>
        <w:t xml:space="preserve">от </w:t>
      </w:r>
      <w:r w:rsidR="006E09DB" w:rsidRPr="008B7C7C">
        <w:rPr>
          <w:rFonts w:ascii="PT Astra Serif" w:hAnsi="PT Astra Serif"/>
          <w:sz w:val="28"/>
          <w:szCs w:val="28"/>
        </w:rPr>
        <w:t>17 октября</w:t>
      </w:r>
      <w:r w:rsidR="005963F2" w:rsidRPr="008B7C7C">
        <w:rPr>
          <w:rFonts w:ascii="PT Astra Serif" w:hAnsi="PT Astra Serif"/>
          <w:sz w:val="28"/>
          <w:szCs w:val="28"/>
        </w:rPr>
        <w:t xml:space="preserve"> 201</w:t>
      </w:r>
      <w:r w:rsidR="006E09DB" w:rsidRPr="008B7C7C">
        <w:rPr>
          <w:rFonts w:ascii="PT Astra Serif" w:hAnsi="PT Astra Serif"/>
          <w:sz w:val="28"/>
          <w:szCs w:val="28"/>
        </w:rPr>
        <w:t>8</w:t>
      </w:r>
      <w:r w:rsidR="005963F2" w:rsidRPr="008B7C7C">
        <w:rPr>
          <w:rFonts w:ascii="PT Astra Serif" w:hAnsi="PT Astra Serif"/>
          <w:sz w:val="28"/>
          <w:szCs w:val="28"/>
        </w:rPr>
        <w:t xml:space="preserve"> года № </w:t>
      </w:r>
      <w:r w:rsidR="006E09DB" w:rsidRPr="008B7C7C">
        <w:rPr>
          <w:rFonts w:ascii="PT Astra Serif" w:hAnsi="PT Astra Serif"/>
          <w:sz w:val="28"/>
          <w:szCs w:val="28"/>
        </w:rPr>
        <w:t>993</w:t>
      </w:r>
      <w:r w:rsidR="005963F2" w:rsidRPr="008B7C7C">
        <w:rPr>
          <w:rFonts w:ascii="PT Astra Serif" w:hAnsi="PT Astra Serif"/>
          <w:sz w:val="28"/>
          <w:szCs w:val="28"/>
        </w:rPr>
        <w:t xml:space="preserve"> «Об утверждении Порядка информирования обучающихся и их родителей (законных представителей) о результатах государственной итоговой аттестации по образовательным программам основного общего и среднего общего образования</w:t>
      </w:r>
      <w:r w:rsidR="006E09DB" w:rsidRPr="008B7C7C">
        <w:rPr>
          <w:rFonts w:ascii="PT Astra Serif" w:hAnsi="PT Astra Serif"/>
          <w:sz w:val="28"/>
          <w:szCs w:val="28"/>
        </w:rPr>
        <w:t>,</w:t>
      </w:r>
      <w:r w:rsidR="006E09DB" w:rsidRPr="008B7C7C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6E09DB" w:rsidRPr="008B7C7C">
        <w:rPr>
          <w:rFonts w:ascii="PT Astra Serif" w:hAnsi="PT Astra Serif"/>
          <w:bCs/>
          <w:sz w:val="28"/>
          <w:szCs w:val="28"/>
        </w:rPr>
        <w:t>итогового сочинения (изложения) в Ямало-Ненецком автономном округе</w:t>
      </w:r>
      <w:r w:rsidR="006F5063" w:rsidRPr="008B7C7C">
        <w:rPr>
          <w:rFonts w:ascii="PT Astra Serif" w:hAnsi="PT Astra Serif"/>
          <w:sz w:val="28"/>
          <w:szCs w:val="28"/>
        </w:rPr>
        <w:t>».</w:t>
      </w:r>
    </w:p>
    <w:p w:rsidR="005E1DE6" w:rsidRPr="008B7C7C" w:rsidRDefault="008B7C7C" w:rsidP="008B7C7C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6. </w:t>
      </w:r>
      <w:r w:rsidR="005E1DE6" w:rsidRPr="008B7C7C">
        <w:rPr>
          <w:rFonts w:ascii="PT Astra Serif" w:hAnsi="PT Astra Serif"/>
          <w:sz w:val="28"/>
          <w:szCs w:val="28"/>
        </w:rPr>
        <w:t xml:space="preserve">Контроль за исполнением настоящего приказа возложить </w:t>
      </w:r>
      <w:r w:rsidR="00AA1276">
        <w:rPr>
          <w:rFonts w:ascii="PT Astra Serif" w:hAnsi="PT Astra Serif" w:cs="PT Astra Serif"/>
          <w:sz w:val="28"/>
          <w:szCs w:val="28"/>
        </w:rPr>
        <w:t>на первого заместителя директора департамента, координирующего и контролирующего деятельность управления</w:t>
      </w:r>
      <w:r w:rsidR="00AA1276">
        <w:rPr>
          <w:rFonts w:hAnsi="Tms Rmn"/>
        </w:rPr>
        <w:t xml:space="preserve"> </w:t>
      </w:r>
      <w:r w:rsidR="00AA1276">
        <w:rPr>
          <w:rFonts w:ascii="PT Astra Serif" w:hAnsi="PT Astra Serif" w:cs="PT Astra Serif"/>
          <w:sz w:val="28"/>
          <w:szCs w:val="28"/>
        </w:rPr>
        <w:t xml:space="preserve">государственного контроля (надзора) в сфере образования и управления региональной </w:t>
      </w:r>
      <w:proofErr w:type="gramStart"/>
      <w:r w:rsidR="00AA1276">
        <w:rPr>
          <w:rFonts w:ascii="PT Astra Serif" w:hAnsi="PT Astra Serif" w:cs="PT Astra Serif"/>
          <w:sz w:val="28"/>
          <w:szCs w:val="28"/>
        </w:rPr>
        <w:t>политики в сфере образования департамента образования Ямало-Ненецкого автономного округа</w:t>
      </w:r>
      <w:proofErr w:type="gramEnd"/>
      <w:r w:rsidR="00AA1276">
        <w:rPr>
          <w:rFonts w:ascii="PT Astra Serif" w:hAnsi="PT Astra Serif" w:cs="PT Astra Serif"/>
          <w:sz w:val="28"/>
          <w:szCs w:val="28"/>
        </w:rPr>
        <w:t>.</w:t>
      </w:r>
    </w:p>
    <w:p w:rsidR="005E1DE6" w:rsidRPr="00FA083E" w:rsidRDefault="005E1DE6" w:rsidP="005E1DE6">
      <w:pPr>
        <w:tabs>
          <w:tab w:val="left" w:pos="180"/>
          <w:tab w:val="left" w:pos="720"/>
        </w:tabs>
        <w:ind w:left="360"/>
        <w:jc w:val="both"/>
        <w:rPr>
          <w:rFonts w:ascii="PT Astra Serif" w:hAnsi="PT Astra Serif" w:cs="Times New Roman"/>
          <w:color w:val="auto"/>
          <w:sz w:val="28"/>
          <w:szCs w:val="28"/>
        </w:rPr>
      </w:pPr>
    </w:p>
    <w:p w:rsidR="005E1DE6" w:rsidRPr="00FA083E" w:rsidRDefault="005E1DE6" w:rsidP="005E1DE6">
      <w:pPr>
        <w:tabs>
          <w:tab w:val="left" w:pos="180"/>
          <w:tab w:val="left" w:pos="720"/>
        </w:tabs>
        <w:ind w:left="360"/>
        <w:jc w:val="both"/>
        <w:rPr>
          <w:rFonts w:ascii="PT Astra Serif" w:hAnsi="PT Astra Serif" w:cs="Times New Roman"/>
          <w:color w:val="auto"/>
          <w:sz w:val="28"/>
          <w:szCs w:val="28"/>
        </w:rPr>
      </w:pPr>
    </w:p>
    <w:p w:rsidR="005E1DE6" w:rsidRPr="00FA083E" w:rsidRDefault="005E1DE6" w:rsidP="005E1DE6">
      <w:pPr>
        <w:tabs>
          <w:tab w:val="left" w:pos="180"/>
          <w:tab w:val="left" w:pos="720"/>
        </w:tabs>
        <w:jc w:val="both"/>
        <w:rPr>
          <w:rFonts w:ascii="PT Astra Serif" w:hAnsi="PT Astra Serif" w:cs="Times New Roman"/>
          <w:color w:val="auto"/>
          <w:sz w:val="28"/>
          <w:szCs w:val="28"/>
        </w:rPr>
      </w:pPr>
    </w:p>
    <w:p w:rsidR="005E1DE6" w:rsidRPr="00FA083E" w:rsidRDefault="005E1DE6" w:rsidP="005E1DE6">
      <w:pPr>
        <w:tabs>
          <w:tab w:val="left" w:pos="180"/>
          <w:tab w:val="left" w:pos="720"/>
        </w:tabs>
        <w:jc w:val="both"/>
        <w:rPr>
          <w:rFonts w:ascii="PT Astra Serif" w:hAnsi="PT Astra Serif" w:cs="Times New Roman"/>
          <w:color w:val="auto"/>
          <w:sz w:val="26"/>
          <w:szCs w:val="26"/>
        </w:rPr>
      </w:pPr>
      <w:proofErr w:type="spellStart"/>
      <w:r w:rsidRPr="00FA083E">
        <w:rPr>
          <w:rFonts w:ascii="PT Astra Serif" w:hAnsi="PT Astra Serif" w:cs="Times New Roman"/>
          <w:color w:val="auto"/>
          <w:sz w:val="28"/>
          <w:szCs w:val="28"/>
        </w:rPr>
        <w:t>И.о</w:t>
      </w:r>
      <w:proofErr w:type="spellEnd"/>
      <w:r w:rsidRPr="00FA083E">
        <w:rPr>
          <w:rFonts w:ascii="PT Astra Serif" w:hAnsi="PT Astra Serif" w:cs="Times New Roman"/>
          <w:color w:val="auto"/>
          <w:sz w:val="28"/>
          <w:szCs w:val="28"/>
        </w:rPr>
        <w:t xml:space="preserve">. директора департамента         </w:t>
      </w:r>
      <w:r w:rsidR="006F5063">
        <w:rPr>
          <w:rFonts w:ascii="PT Astra Serif" w:hAnsi="PT Astra Serif" w:cs="Times New Roman"/>
          <w:color w:val="auto"/>
          <w:sz w:val="28"/>
          <w:szCs w:val="28"/>
        </w:rPr>
        <w:t xml:space="preserve">                         </w:t>
      </w:r>
      <w:r w:rsidRPr="00FA083E">
        <w:rPr>
          <w:rFonts w:ascii="PT Astra Serif" w:hAnsi="PT Astra Serif" w:cs="Times New Roman"/>
          <w:color w:val="auto"/>
          <w:sz w:val="28"/>
          <w:szCs w:val="28"/>
        </w:rPr>
        <w:t xml:space="preserve">                                   С.А. Бойченко</w:t>
      </w:r>
    </w:p>
    <w:p w:rsidR="00F70BA1" w:rsidRPr="00FA083E" w:rsidRDefault="00F70BA1" w:rsidP="002661D2">
      <w:pPr>
        <w:spacing w:line="250" w:lineRule="exact"/>
        <w:rPr>
          <w:rFonts w:ascii="PT Astra Serif" w:eastAsia="Times New Roman" w:hAnsi="PT Astra Serif" w:cs="Times New Roman"/>
          <w:color w:val="auto"/>
          <w:sz w:val="28"/>
          <w:szCs w:val="28"/>
        </w:rPr>
      </w:pPr>
    </w:p>
    <w:p w:rsidR="002661D2" w:rsidRPr="00FA083E" w:rsidRDefault="002661D2" w:rsidP="002661D2">
      <w:pPr>
        <w:autoSpaceDE w:val="0"/>
        <w:autoSpaceDN w:val="0"/>
        <w:adjustRightInd w:val="0"/>
        <w:rPr>
          <w:rFonts w:ascii="PT Astra Serif" w:hAnsi="PT Astra Serif" w:cs="Times New Roman"/>
        </w:rPr>
        <w:sectPr w:rsidR="002661D2" w:rsidRPr="00FA083E" w:rsidSect="00F70BA1">
          <w:footerReference w:type="even" r:id="rId11"/>
          <w:footerReference w:type="default" r:id="rId12"/>
          <w:type w:val="continuous"/>
          <w:pgSz w:w="11906" w:h="16838"/>
          <w:pgMar w:top="1134" w:right="624" w:bottom="1418" w:left="1134" w:header="567" w:footer="0" w:gutter="0"/>
          <w:pgNumType w:start="1"/>
          <w:cols w:space="708"/>
          <w:docGrid w:linePitch="360"/>
        </w:sectPr>
      </w:pPr>
    </w:p>
    <w:p w:rsidR="002661D2" w:rsidRPr="00FA083E" w:rsidRDefault="00AA1276" w:rsidP="002661D2">
      <w:pPr>
        <w:ind w:left="6237" w:firstLine="142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lastRenderedPageBreak/>
        <w:t xml:space="preserve">Приложение </w:t>
      </w:r>
    </w:p>
    <w:p w:rsidR="002661D2" w:rsidRPr="00FA083E" w:rsidRDefault="002661D2" w:rsidP="002661D2">
      <w:pPr>
        <w:ind w:left="6237" w:firstLine="142"/>
        <w:rPr>
          <w:rFonts w:ascii="PT Astra Serif" w:hAnsi="PT Astra Serif" w:cs="Times New Roman"/>
          <w:sz w:val="20"/>
          <w:szCs w:val="20"/>
        </w:rPr>
      </w:pPr>
    </w:p>
    <w:p w:rsidR="00AA1276" w:rsidRDefault="00AA1276" w:rsidP="002661D2">
      <w:pPr>
        <w:ind w:left="6237" w:firstLine="142"/>
        <w:rPr>
          <w:rFonts w:ascii="PT Astra Serif" w:hAnsi="PT Astra Serif" w:cs="Times New Roman"/>
          <w:sz w:val="20"/>
          <w:szCs w:val="20"/>
        </w:rPr>
      </w:pPr>
      <w:r>
        <w:rPr>
          <w:rFonts w:ascii="PT Astra Serif" w:hAnsi="PT Astra Serif" w:cs="Times New Roman"/>
          <w:sz w:val="20"/>
          <w:szCs w:val="20"/>
        </w:rPr>
        <w:t>Утверждён</w:t>
      </w:r>
    </w:p>
    <w:p w:rsidR="002661D2" w:rsidRPr="00FA083E" w:rsidRDefault="000F28BC" w:rsidP="002661D2">
      <w:pPr>
        <w:ind w:left="6237" w:firstLine="142"/>
        <w:rPr>
          <w:rFonts w:ascii="PT Astra Serif" w:hAnsi="PT Astra Serif" w:cs="Times New Roman"/>
          <w:sz w:val="20"/>
          <w:szCs w:val="20"/>
        </w:rPr>
      </w:pPr>
      <w:r w:rsidRPr="00FA083E">
        <w:rPr>
          <w:rFonts w:ascii="PT Astra Serif" w:hAnsi="PT Astra Serif" w:cs="Times New Roman"/>
          <w:sz w:val="20"/>
          <w:szCs w:val="20"/>
        </w:rPr>
        <w:t>к приказу</w:t>
      </w:r>
      <w:r w:rsidR="002661D2" w:rsidRPr="00FA083E">
        <w:rPr>
          <w:rFonts w:ascii="PT Astra Serif" w:hAnsi="PT Astra Serif" w:cs="Times New Roman"/>
          <w:sz w:val="20"/>
          <w:szCs w:val="20"/>
        </w:rPr>
        <w:t xml:space="preserve"> департамента образования </w:t>
      </w:r>
    </w:p>
    <w:p w:rsidR="002661D2" w:rsidRPr="00FA083E" w:rsidRDefault="002661D2" w:rsidP="002661D2">
      <w:pPr>
        <w:ind w:left="6237" w:firstLine="142"/>
        <w:rPr>
          <w:rFonts w:ascii="PT Astra Serif" w:hAnsi="PT Astra Serif" w:cs="Times New Roman"/>
          <w:sz w:val="20"/>
          <w:szCs w:val="20"/>
        </w:rPr>
      </w:pPr>
      <w:r w:rsidRPr="00FA083E">
        <w:rPr>
          <w:rFonts w:ascii="PT Astra Serif" w:hAnsi="PT Astra Serif" w:cs="Times New Roman"/>
          <w:sz w:val="20"/>
          <w:szCs w:val="20"/>
        </w:rPr>
        <w:t xml:space="preserve">Ямало-Ненецкого автономного округа </w:t>
      </w:r>
    </w:p>
    <w:p w:rsidR="002661D2" w:rsidRPr="00FA083E" w:rsidRDefault="002661D2" w:rsidP="002661D2">
      <w:pPr>
        <w:ind w:left="6237" w:firstLine="142"/>
        <w:rPr>
          <w:rFonts w:ascii="PT Astra Serif" w:hAnsi="PT Astra Serif" w:cs="Times New Roman"/>
          <w:sz w:val="20"/>
          <w:szCs w:val="20"/>
        </w:rPr>
      </w:pPr>
      <w:r w:rsidRPr="00FA083E">
        <w:rPr>
          <w:rFonts w:ascii="PT Astra Serif" w:hAnsi="PT Astra Serif" w:cs="Times New Roman"/>
          <w:sz w:val="20"/>
          <w:szCs w:val="20"/>
        </w:rPr>
        <w:t xml:space="preserve">от </w:t>
      </w:r>
      <w:r w:rsidR="004F3DB6">
        <w:rPr>
          <w:rFonts w:ascii="PT Astra Serif" w:hAnsi="PT Astra Serif" w:cs="Times New Roman"/>
          <w:sz w:val="20"/>
          <w:szCs w:val="20"/>
        </w:rPr>
        <w:t>02.12.2020</w:t>
      </w:r>
      <w:r w:rsidRPr="00FA083E">
        <w:rPr>
          <w:rFonts w:ascii="PT Astra Serif" w:hAnsi="PT Astra Serif" w:cs="Times New Roman"/>
          <w:sz w:val="20"/>
          <w:szCs w:val="20"/>
        </w:rPr>
        <w:t xml:space="preserve">    № </w:t>
      </w:r>
      <w:r w:rsidR="004F3DB6">
        <w:rPr>
          <w:rFonts w:ascii="PT Astra Serif" w:hAnsi="PT Astra Serif" w:cs="Times New Roman"/>
          <w:sz w:val="20"/>
          <w:szCs w:val="20"/>
        </w:rPr>
        <w:t>811</w:t>
      </w:r>
      <w:bookmarkStart w:id="2" w:name="_GoBack"/>
      <w:bookmarkEnd w:id="2"/>
    </w:p>
    <w:p w:rsidR="002661D2" w:rsidRPr="00FA083E" w:rsidRDefault="002661D2" w:rsidP="002661D2">
      <w:pPr>
        <w:ind w:left="6237" w:firstLine="142"/>
        <w:rPr>
          <w:rFonts w:ascii="PT Astra Serif" w:hAnsi="PT Astra Serif" w:cs="Times New Roman"/>
          <w:sz w:val="20"/>
          <w:szCs w:val="20"/>
        </w:rPr>
      </w:pPr>
    </w:p>
    <w:p w:rsidR="002661D2" w:rsidRPr="00FA083E" w:rsidRDefault="002661D2" w:rsidP="002661D2">
      <w:pPr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E568D" w:rsidRPr="008C02C3" w:rsidRDefault="005E1DE6" w:rsidP="006F5063">
      <w:pPr>
        <w:jc w:val="center"/>
        <w:rPr>
          <w:rFonts w:ascii="PT Astra Serif" w:eastAsiaTheme="minorEastAsia" w:hAnsi="PT Astra Serif" w:cs="Times New Roman"/>
          <w:b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Порядок информирования обучающихся и их родителей (законных представ</w:t>
      </w:r>
      <w:r w:rsidR="006F5063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ителей) по вопросам организации</w:t>
      </w: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и проведения </w:t>
      </w:r>
      <w:r w:rsidR="006F5063" w:rsidRPr="008C02C3">
        <w:rPr>
          <w:rFonts w:ascii="PT Astra Serif" w:eastAsiaTheme="minorEastAsia" w:hAnsi="PT Astra Serif" w:cs="Times New Roman"/>
          <w:b/>
          <w:color w:val="auto"/>
          <w:sz w:val="28"/>
          <w:szCs w:val="28"/>
        </w:rPr>
        <w:t xml:space="preserve">итогового собеседования по русскому языку, </w:t>
      </w: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государственной итоговой аттестации по образовательным программам </w:t>
      </w:r>
      <w:r w:rsidR="006F5063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основного общего образования в </w:t>
      </w: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Ямало-Ненецком автономном округе</w:t>
      </w:r>
    </w:p>
    <w:p w:rsidR="005E1DE6" w:rsidRPr="008C02C3" w:rsidRDefault="005E1DE6" w:rsidP="00DE568D">
      <w:pPr>
        <w:autoSpaceDE w:val="0"/>
        <w:autoSpaceDN w:val="0"/>
        <w:adjustRightInd w:val="0"/>
        <w:ind w:firstLine="708"/>
        <w:jc w:val="center"/>
        <w:rPr>
          <w:rFonts w:ascii="PT Astra Serif" w:eastAsia="Times New Roman" w:hAnsi="PT Astra Serif" w:cs="Times New Roman"/>
          <w:b/>
          <w:color w:val="auto"/>
          <w:sz w:val="28"/>
          <w:szCs w:val="28"/>
        </w:rPr>
      </w:pPr>
    </w:p>
    <w:p w:rsidR="0082358C" w:rsidRPr="008C02C3" w:rsidRDefault="0082358C" w:rsidP="0082358C">
      <w:pPr>
        <w:numPr>
          <w:ilvl w:val="0"/>
          <w:numId w:val="12"/>
        </w:numPr>
        <w:autoSpaceDE w:val="0"/>
        <w:autoSpaceDN w:val="0"/>
        <w:adjustRightInd w:val="0"/>
        <w:contextualSpacing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Общие положения</w:t>
      </w:r>
    </w:p>
    <w:p w:rsidR="0082358C" w:rsidRPr="008C02C3" w:rsidRDefault="0082358C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6F5063" w:rsidRPr="008C02C3" w:rsidRDefault="0082358C" w:rsidP="00AA1276">
      <w:pPr>
        <w:ind w:firstLine="360"/>
        <w:jc w:val="both"/>
        <w:rPr>
          <w:rFonts w:ascii="PT Astra Serif" w:hAnsi="PT Astra Serif" w:cs="Times New Roman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1.1.</w:t>
      </w:r>
      <w:r w:rsidRPr="008C02C3">
        <w:rPr>
          <w:rFonts w:ascii="PT Astra Serif" w:eastAsia="Times New Roman" w:hAnsi="PT Astra Serif" w:cs="Times New Roman"/>
          <w:color w:val="auto"/>
        </w:rPr>
        <w:t xml:space="preserve"> </w:t>
      </w:r>
      <w:proofErr w:type="gramStart"/>
      <w:r w:rsidR="00DE568D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Порядок информирования </w:t>
      </w:r>
      <w:r w:rsidR="005E1DE6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обучающихся и их родителей (законных представи</w:t>
      </w:r>
      <w:r w:rsidR="006F5063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телей) по вопросам организации </w:t>
      </w:r>
      <w:r w:rsidR="005E1DE6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и проведения </w:t>
      </w:r>
      <w:r w:rsidR="006F5063" w:rsidRPr="008C02C3">
        <w:rPr>
          <w:rFonts w:ascii="PT Astra Serif" w:eastAsiaTheme="minorEastAsia" w:hAnsi="PT Astra Serif" w:cs="Times New Roman"/>
          <w:color w:val="auto"/>
          <w:sz w:val="28"/>
          <w:szCs w:val="28"/>
        </w:rPr>
        <w:t>итогового собеседования по русскому языку,</w:t>
      </w:r>
      <w:r w:rsidR="006F5063" w:rsidRPr="008C02C3">
        <w:rPr>
          <w:rFonts w:ascii="PT Astra Serif" w:eastAsiaTheme="minorEastAsia" w:hAnsi="PT Astra Serif" w:cs="Times New Roman"/>
          <w:b/>
          <w:color w:val="auto"/>
          <w:sz w:val="28"/>
          <w:szCs w:val="28"/>
        </w:rPr>
        <w:t xml:space="preserve"> </w:t>
      </w:r>
      <w:r w:rsidR="005E1DE6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государственной итоговой аттестации по образовательным программам </w:t>
      </w:r>
      <w:r w:rsidR="006F5063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основного общего образования в </w:t>
      </w:r>
      <w:r w:rsidR="005E1DE6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Ямало-Ненецком автономном округе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(далее – Порядок информирования) разработан в соответствии с </w:t>
      </w:r>
      <w:r w:rsidR="006F5063" w:rsidRPr="008C02C3">
        <w:rPr>
          <w:rFonts w:ascii="PT Astra Serif" w:hAnsi="PT Astra Serif" w:cs="Times New Roman"/>
          <w:sz w:val="28"/>
          <w:szCs w:val="28"/>
        </w:rPr>
        <w:t>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просвещения Российской Федерации № 189, Федеральной службы по надзору</w:t>
      </w:r>
      <w:proofErr w:type="gramEnd"/>
      <w:r w:rsidR="006F5063" w:rsidRPr="008C02C3">
        <w:rPr>
          <w:rFonts w:ascii="PT Astra Serif" w:hAnsi="PT Astra Serif" w:cs="Times New Roman"/>
          <w:sz w:val="28"/>
          <w:szCs w:val="28"/>
        </w:rPr>
        <w:t xml:space="preserve"> в сфере образования и науки № 1513 от 07 ноября 2018 года.</w:t>
      </w:r>
    </w:p>
    <w:p w:rsidR="0082358C" w:rsidRPr="008C02C3" w:rsidRDefault="0082358C" w:rsidP="006F5063">
      <w:pPr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1.2.</w:t>
      </w:r>
      <w:r w:rsidRPr="008C02C3">
        <w:rPr>
          <w:rFonts w:ascii="PT Astra Serif" w:eastAsia="TimesNewRomanPSMT" w:hAnsi="PT Astra Serif" w:cs="Times New Roman"/>
          <w:color w:val="auto"/>
          <w:sz w:val="25"/>
          <w:szCs w:val="25"/>
          <w:lang w:eastAsia="en-US"/>
        </w:rPr>
        <w:t xml:space="preserve">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Порядок информирования определяет схему информирования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обучающихся и их родителей (законных представителей) по вопросам организации и</w:t>
      </w:r>
      <w:r w:rsidR="00FC7216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проведения </w:t>
      </w:r>
      <w:r w:rsidR="006F5063" w:rsidRPr="008C02C3">
        <w:rPr>
          <w:rFonts w:ascii="PT Astra Serif" w:hAnsi="PT Astra Serif" w:cs="Times New Roman"/>
          <w:sz w:val="28"/>
          <w:szCs w:val="28"/>
        </w:rPr>
        <w:t xml:space="preserve">итогового собеседования по русскому языку (далее – итоговое собеседование),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государственной итоговой аттестации по образовательным программам основного общего образования (далее – ГИА-9).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br/>
      </w:r>
    </w:p>
    <w:p w:rsidR="0082358C" w:rsidRPr="008C02C3" w:rsidRDefault="0082358C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82358C" w:rsidRPr="008C02C3" w:rsidRDefault="0082358C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  <w:lang w:val="en-US"/>
        </w:rPr>
        <w:t>II</w:t>
      </w: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. </w:t>
      </w:r>
      <w:r w:rsidR="00873289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Организация информирования </w:t>
      </w:r>
      <w:r w:rsidR="00A66A85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обучающихся и их родителей (законных представителей)</w:t>
      </w:r>
    </w:p>
    <w:p w:rsidR="00A66A85" w:rsidRPr="008C02C3" w:rsidRDefault="00A66A85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873289" w:rsidRPr="008C02C3" w:rsidRDefault="00873289" w:rsidP="00873289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2.1. Организация информирования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обучающихся и их родителей (законных представителей)  по вопросам организации и</w:t>
      </w:r>
      <w:r w:rsidR="00442FBA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проведения </w:t>
      </w:r>
      <w:r w:rsidR="0094145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итогового собеседования,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ГИА-9 осуществляется:</w:t>
      </w:r>
    </w:p>
    <w:p w:rsidR="00873289" w:rsidRPr="008C02C3" w:rsidRDefault="00873289" w:rsidP="00873289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 департаментом образования Ямало-Ненецкого автономного округа (далее - деп</w:t>
      </w:r>
      <w:r w:rsidR="0094145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артамент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образования); </w:t>
      </w:r>
    </w:p>
    <w:p w:rsidR="009678F2" w:rsidRPr="008C02C3" w:rsidRDefault="00873289" w:rsidP="009678F2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 конфликтной комиссией</w:t>
      </w:r>
      <w:r w:rsidR="009678F2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Ямало-Ненецкого автономного округа, муниципальной конфликтной комиссией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(далее - конфликтная комиссия);</w:t>
      </w:r>
    </w:p>
    <w:p w:rsidR="009678F2" w:rsidRPr="008C02C3" w:rsidRDefault="009678F2" w:rsidP="009678F2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</w:t>
      </w:r>
      <w:r w:rsidRPr="008C02C3">
        <w:rPr>
          <w:rFonts w:ascii="PT Astra Serif" w:hAnsi="PT Astra Serif"/>
        </w:rPr>
        <w:t xml:space="preserve">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государственным казённым учреждением Ямало-Ненецкого автономного округа «Региональный центр оценки качества образования» (далее – РЦОКО);</w:t>
      </w:r>
    </w:p>
    <w:p w:rsidR="009678F2" w:rsidRPr="008C02C3" w:rsidRDefault="009678F2" w:rsidP="009678F2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органами местного самоуправления, осуществляющими управление в сфере образования (далее -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ОМСОУ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)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;</w:t>
      </w:r>
    </w:p>
    <w:p w:rsidR="009678F2" w:rsidRPr="008C02C3" w:rsidRDefault="009678F2" w:rsidP="009678F2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образовательными организациями, реализующими образовательные программы основного общего образования (далее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 образовательные организации);</w:t>
      </w:r>
    </w:p>
    <w:p w:rsidR="00873289" w:rsidRPr="008C02C3" w:rsidRDefault="009678F2" w:rsidP="00111415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lastRenderedPageBreak/>
        <w:t xml:space="preserve">-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руководителями и организаторами пунктов проведения экзаменов (далее - ППЭ).</w:t>
      </w:r>
    </w:p>
    <w:p w:rsidR="009678F2" w:rsidRPr="008C02C3" w:rsidRDefault="00873289" w:rsidP="00B72C91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2.2. Информирование участников ГИА</w:t>
      </w:r>
      <w:r w:rsidR="009678F2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-9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и их родителей (законны</w:t>
      </w:r>
      <w:r w:rsidR="009678F2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х представителей) по вопросам:</w:t>
      </w:r>
    </w:p>
    <w:p w:rsidR="0094145F" w:rsidRPr="008C02C3" w:rsidRDefault="0094145F" w:rsidP="0094145F">
      <w:pPr>
        <w:ind w:firstLine="709"/>
        <w:jc w:val="both"/>
        <w:rPr>
          <w:rFonts w:ascii="PT Astra Serif" w:eastAsiaTheme="minorEastAsia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</w:t>
      </w:r>
      <w:r w:rsidRPr="008C02C3">
        <w:rPr>
          <w:rFonts w:ascii="PT Astra Serif" w:eastAsiaTheme="minorEastAsia" w:hAnsi="PT Astra Serif" w:cs="Times New Roman"/>
          <w:color w:val="auto"/>
          <w:sz w:val="28"/>
          <w:szCs w:val="28"/>
        </w:rPr>
        <w:t xml:space="preserve">подготовки к проведению итогового собеседования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с сентября по май текущего учебного  года;</w:t>
      </w:r>
    </w:p>
    <w:p w:rsidR="009678F2" w:rsidRPr="008C02C3" w:rsidRDefault="00111415" w:rsidP="009678F2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подготовк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и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к проведению ГИА</w:t>
      </w:r>
      <w:r w:rsidR="009678F2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-9: с сентября по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май </w:t>
      </w:r>
      <w:r w:rsidR="009678F2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текущего учебного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года;</w:t>
      </w:r>
    </w:p>
    <w:p w:rsidR="0094145F" w:rsidRPr="008C02C3" w:rsidRDefault="0094145F" w:rsidP="0094145F">
      <w:pPr>
        <w:ind w:firstLine="709"/>
        <w:jc w:val="both"/>
        <w:rPr>
          <w:rFonts w:ascii="PT Astra Serif" w:eastAsiaTheme="minorEastAsia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</w:t>
      </w:r>
      <w:r w:rsidRPr="008C02C3">
        <w:rPr>
          <w:rFonts w:ascii="PT Astra Serif" w:eastAsiaTheme="minorEastAsia" w:hAnsi="PT Astra Serif" w:cs="Times New Roman"/>
          <w:color w:val="auto"/>
          <w:sz w:val="28"/>
          <w:szCs w:val="28"/>
        </w:rPr>
        <w:t>проведения итогового собеседования с февраля по май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текущего учебного  года</w:t>
      </w:r>
      <w:r w:rsidRPr="008C02C3">
        <w:rPr>
          <w:rFonts w:ascii="PT Astra Serif" w:eastAsiaTheme="minorEastAsia" w:hAnsi="PT Astra Serif" w:cs="Times New Roman"/>
          <w:color w:val="auto"/>
          <w:sz w:val="28"/>
          <w:szCs w:val="28"/>
        </w:rPr>
        <w:t>;</w:t>
      </w:r>
    </w:p>
    <w:p w:rsidR="009678F2" w:rsidRPr="008C02C3" w:rsidRDefault="009678F2" w:rsidP="009678F2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 проведени</w:t>
      </w:r>
      <w:r w:rsidR="0011141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я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ГИА-9: в досрочный период (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апрель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-май)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;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основные сроки (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май-июнь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)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,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дополнительный период (сентябрь);</w:t>
      </w:r>
    </w:p>
    <w:p w:rsidR="009678F2" w:rsidRPr="008C02C3" w:rsidRDefault="009678F2" w:rsidP="009678F2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об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ознакомлении с результатами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="0094145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итогового собеседования,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ГИА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-9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(</w:t>
      </w:r>
      <w:r w:rsidR="0094145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февраль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</w:t>
      </w:r>
      <w:r w:rsidR="0094145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сентябрь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).</w:t>
      </w:r>
    </w:p>
    <w:p w:rsidR="002241D7" w:rsidRPr="008C02C3" w:rsidRDefault="00873289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2.3. Организация информирования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обучающихся и их родителей (законных представителей)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осуществляется через органы управления образованием, образовательные организации, а также путем взаимодействия со средствами массовой информации, организации работы телефонов "горячей линии" и ведения раздела на сайте </w:t>
      </w:r>
      <w:r w:rsidR="002241D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департамента образования в сети Интернет.</w:t>
      </w:r>
    </w:p>
    <w:p w:rsidR="002241D7" w:rsidRPr="008C02C3" w:rsidRDefault="00873289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2.4. В средствах массовой информации, на официальных сайтах </w:t>
      </w:r>
      <w:r w:rsidR="002241D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департамента образования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, </w:t>
      </w:r>
      <w:r w:rsidR="002241D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ОМСОУ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, РЦОКО, образовательных организаций в сети И</w:t>
      </w:r>
      <w:r w:rsidR="002241D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нтернет публикуется информация:</w:t>
      </w:r>
    </w:p>
    <w:p w:rsidR="00C8184B" w:rsidRPr="008C02C3" w:rsidRDefault="002241D7" w:rsidP="00C8184B">
      <w:pPr>
        <w:ind w:firstLine="720"/>
        <w:jc w:val="both"/>
        <w:rPr>
          <w:rFonts w:ascii="PT Astra Serif" w:eastAsiaTheme="minorHAnsi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 сроках и местах подачи заявлений на прохождение ГИА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-9</w:t>
      </w:r>
      <w:r w:rsidR="00873289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по учеб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ным предметам - </w:t>
      </w:r>
      <w:r w:rsidR="00C8184B"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не </w:t>
      </w:r>
      <w:proofErr w:type="gramStart"/>
      <w:r w:rsidR="00C8184B"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>позднее</w:t>
      </w:r>
      <w:proofErr w:type="gramEnd"/>
      <w:r w:rsidR="00C8184B"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 чем за два месяца до завершения срока подачи заявления (до 28 декабря ежегодно);</w:t>
      </w:r>
    </w:p>
    <w:p w:rsidR="00C8184B" w:rsidRPr="008C02C3" w:rsidRDefault="00C8184B" w:rsidP="00C8184B">
      <w:pPr>
        <w:ind w:firstLine="720"/>
        <w:jc w:val="both"/>
        <w:rPr>
          <w:rFonts w:ascii="PT Astra Serif" w:eastAsiaTheme="minorHAnsi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- о сроках проведения итогового собеседования, ГИА-9 – не </w:t>
      </w:r>
      <w:proofErr w:type="gramStart"/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>позднее</w:t>
      </w:r>
      <w:proofErr w:type="gramEnd"/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 чем за месяц до завершения срока подачи заявления (итоговое собеседование - до </w:t>
      </w:r>
      <w:r w:rsidR="00B31594"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>25</w:t>
      </w:r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 декабря ежегодно, ГИА</w:t>
      </w:r>
      <w:r w:rsidR="00B31594"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>-9</w:t>
      </w:r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 - до 1 февраля ежегодно);</w:t>
      </w:r>
    </w:p>
    <w:p w:rsidR="00B31594" w:rsidRPr="008C02C3" w:rsidRDefault="00B31594" w:rsidP="00B31594">
      <w:pPr>
        <w:ind w:firstLine="720"/>
        <w:jc w:val="both"/>
        <w:rPr>
          <w:rFonts w:ascii="PT Astra Serif" w:eastAsiaTheme="minorHAnsi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- о сроках, местах и порядке подачи и рассмотрения апелляций – не </w:t>
      </w:r>
      <w:proofErr w:type="gramStart"/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>позднее</w:t>
      </w:r>
      <w:proofErr w:type="gramEnd"/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 чем за месяц до начала экзаменов (до 20 марта ежегодно (досрочный период), до 24 апреля ежегодно (основной и дополнительный периоды);</w:t>
      </w:r>
    </w:p>
    <w:p w:rsidR="00B31594" w:rsidRPr="008C02C3" w:rsidRDefault="00B31594" w:rsidP="00B31594">
      <w:pPr>
        <w:ind w:firstLine="720"/>
        <w:jc w:val="both"/>
        <w:rPr>
          <w:rFonts w:ascii="PT Astra Serif" w:eastAsiaTheme="minorHAnsi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- о сроках, местах и порядке информирования о результатах итогового собеседования, ГИА-9 – не </w:t>
      </w:r>
      <w:proofErr w:type="gramStart"/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>позднее</w:t>
      </w:r>
      <w:proofErr w:type="gramEnd"/>
      <w:r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 xml:space="preserve"> чем за месяц до дня проведения итогового собеседования, начала ГИА-9 (итоговое собеседование - до 09 января ежегодно, ГИА-9 - до 20 марта ежегодно (досрочный период), до 23 апреля ежегодно (основной и дополнительный периоды);</w:t>
      </w:r>
    </w:p>
    <w:p w:rsidR="002241D7" w:rsidRPr="008C02C3" w:rsidRDefault="002241D7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- </w:t>
      </w:r>
      <w:r w:rsidR="00B31594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 составе и порядке работы государственной экзаменационной комиссии</w:t>
      </w:r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– не </w:t>
      </w:r>
      <w:proofErr w:type="gramStart"/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позднее</w:t>
      </w:r>
      <w:proofErr w:type="gramEnd"/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чем за месяц до завершения срока подачи заявления на участие в ГИА-9 </w:t>
      </w:r>
      <w:r w:rsidR="00F8012F" w:rsidRPr="008C02C3">
        <w:rPr>
          <w:rFonts w:ascii="PT Astra Serif" w:eastAsiaTheme="minorHAnsi" w:hAnsi="PT Astra Serif" w:cs="Times New Roman"/>
          <w:color w:val="auto"/>
          <w:sz w:val="28"/>
          <w:szCs w:val="28"/>
        </w:rPr>
        <w:t>(до 25 декабря ежегодно)</w:t>
      </w:r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.</w:t>
      </w:r>
    </w:p>
    <w:p w:rsidR="002241D7" w:rsidRPr="008C02C3" w:rsidRDefault="00873289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2.5. Информирование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обучающихся и их родителей (законных представителей) по вопросам организации и</w:t>
      </w:r>
      <w:r w:rsidR="00B901C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проведения </w:t>
      </w:r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итогового собеседования,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ГИА</w:t>
      </w:r>
      <w:r w:rsidR="002241D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-9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осуществляется согласно приложению </w:t>
      </w:r>
      <w:r w:rsidR="002241D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к Порядку информирования.</w:t>
      </w:r>
    </w:p>
    <w:p w:rsidR="00C53754" w:rsidRPr="008C02C3" w:rsidRDefault="00873289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2.6. Факт информирования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обучающихся и их роди</w:t>
      </w:r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телей (законных представителей)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="00B901C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вопросах организации и</w:t>
      </w:r>
      <w:r w:rsidR="00F35ABC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проведения </w:t>
      </w:r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итогового собеседования, </w:t>
      </w:r>
      <w:r w:rsidR="00F35ABC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ГИА-9</w:t>
      </w:r>
      <w:r w:rsidR="00B901C7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</w:t>
      </w:r>
      <w:r w:rsidR="001D3281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подтверждается личной подписью информируемого в </w:t>
      </w:r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соответствующей </w:t>
      </w:r>
      <w:r w:rsidR="001D3281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Памятке информирования </w:t>
      </w:r>
      <w:r w:rsidR="008F69C8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 правилах проведения </w:t>
      </w:r>
      <w:r w:rsidR="00F8012F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итогового собеседования, ГИА-9 </w:t>
      </w:r>
      <w:r w:rsidR="001D3281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согласно приложению № 2 к Порядку информирования.</w:t>
      </w:r>
    </w:p>
    <w:p w:rsidR="00731D51" w:rsidRPr="008C02C3" w:rsidRDefault="00C53754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lastRenderedPageBreak/>
        <w:t>2.7. Факт информирования о</w:t>
      </w:r>
      <w:r w:rsidR="008F69C8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б ознакомлении с результатами</w:t>
      </w:r>
      <w:r w:rsidR="00731D51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:</w:t>
      </w:r>
    </w:p>
    <w:p w:rsidR="00873289" w:rsidRPr="008C02C3" w:rsidRDefault="00731D51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- итогового собеседования</w:t>
      </w:r>
      <w:r w:rsidR="00C53754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подтверждается личной подписью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участника итогового собеседования;</w:t>
      </w:r>
    </w:p>
    <w:p w:rsidR="00731D51" w:rsidRPr="008C02C3" w:rsidRDefault="00731D51" w:rsidP="00731D51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ab/>
        <w:t>- ГИА-9 подтверждается личной подписью участника ГИА-9 и его родителей (законных представителей).</w:t>
      </w:r>
    </w:p>
    <w:p w:rsidR="00873289" w:rsidRPr="008C02C3" w:rsidRDefault="00873289" w:rsidP="00873289">
      <w:pPr>
        <w:autoSpaceDE w:val="0"/>
        <w:autoSpaceDN w:val="0"/>
        <w:adjustRightInd w:val="0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</w:p>
    <w:p w:rsidR="0082358C" w:rsidRPr="008C02C3" w:rsidRDefault="0082358C" w:rsidP="00A66A85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  <w:lang w:val="en-US"/>
        </w:rPr>
        <w:t>III</w:t>
      </w: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. </w:t>
      </w:r>
      <w:r w:rsidR="002241D7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Порядок подготовки материалов для организации информирования </w:t>
      </w:r>
      <w:r w:rsidR="00A66A85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обучающихся и их родителей (законных представителей)</w:t>
      </w:r>
    </w:p>
    <w:p w:rsidR="00A66A85" w:rsidRPr="008C02C3" w:rsidRDefault="00A66A85" w:rsidP="00A66A85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color w:val="auto"/>
          <w:sz w:val="28"/>
          <w:szCs w:val="28"/>
        </w:rPr>
      </w:pPr>
    </w:p>
    <w:p w:rsidR="002241D7" w:rsidRPr="008C02C3" w:rsidRDefault="002241D7" w:rsidP="002241D7">
      <w:pPr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3.1. Подготовку материалов для организации информирования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обучающихся и их родителей (законных представителей)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осуществляет РЦОКО.</w:t>
      </w:r>
    </w:p>
    <w:p w:rsidR="0082358C" w:rsidRPr="008C02C3" w:rsidRDefault="002241D7" w:rsidP="002241D7">
      <w:pPr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3.2. Материалы для информирования размещаются на сайте РЦОКО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и департамента образования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в сети Интернет.</w:t>
      </w:r>
    </w:p>
    <w:p w:rsidR="002241D7" w:rsidRPr="008C02C3" w:rsidRDefault="002241D7" w:rsidP="0082358C">
      <w:pPr>
        <w:ind w:firstLine="708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82358C" w:rsidRPr="008C02C3" w:rsidRDefault="0082358C" w:rsidP="00C53754">
      <w:pPr>
        <w:ind w:firstLine="708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  <w:lang w:val="en-US"/>
        </w:rPr>
        <w:t>IV</w:t>
      </w:r>
      <w:r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. </w:t>
      </w:r>
      <w:r w:rsidR="002241D7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>Ответственность за своевременное информирование участников</w:t>
      </w:r>
      <w:r w:rsidR="00731D51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итогового собеседования,</w:t>
      </w:r>
      <w:r w:rsidR="002241D7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ГИА-9</w:t>
      </w:r>
      <w:r w:rsidR="00C53754" w:rsidRPr="008C02C3"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t xml:space="preserve"> </w:t>
      </w:r>
    </w:p>
    <w:p w:rsidR="00C53754" w:rsidRPr="008C02C3" w:rsidRDefault="00C53754" w:rsidP="00C53754">
      <w:pPr>
        <w:ind w:firstLine="708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2241D7" w:rsidRPr="008C02C3" w:rsidRDefault="002241D7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4.1. Лица, допускаемые к информированию о результатах </w:t>
      </w:r>
      <w:r w:rsidR="005724F0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итогового собеседования,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ГИА-9, несут ответственность за соблюдение режима информационной безопасности при работе с материалами и документами ограниченного доступа.</w:t>
      </w:r>
    </w:p>
    <w:p w:rsidR="0082358C" w:rsidRPr="008C02C3" w:rsidRDefault="002241D7" w:rsidP="002241D7">
      <w:pPr>
        <w:autoSpaceDE w:val="0"/>
        <w:autoSpaceDN w:val="0"/>
        <w:adjustRightInd w:val="0"/>
        <w:ind w:firstLine="708"/>
        <w:jc w:val="both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4.2. Ответственность за своевременное информирование </w:t>
      </w:r>
      <w:r w:rsidR="00731D51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участников итогового собеседования, ГИА-9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 и их родителей (законных представителей)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о результатах экзаменов возлагается на </w:t>
      </w:r>
      <w:r w:rsidR="00A66A85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департамент образования,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РЦОКО, ОМСОУ, </w:t>
      </w:r>
      <w:r w:rsidR="00AA1276"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 xml:space="preserve">конфликтную комиссию, </w:t>
      </w:r>
      <w:r w:rsidRPr="008C02C3">
        <w:rPr>
          <w:rFonts w:ascii="PT Astra Serif" w:eastAsia="Times New Roman" w:hAnsi="PT Astra Serif" w:cs="Times New Roman"/>
          <w:color w:val="auto"/>
          <w:sz w:val="28"/>
          <w:szCs w:val="28"/>
        </w:rPr>
        <w:t>образовательные организации.</w:t>
      </w:r>
    </w:p>
    <w:p w:rsidR="002241D7" w:rsidRPr="00FA083E" w:rsidRDefault="002241D7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  <w:sectPr w:rsidR="002241D7" w:rsidRPr="00FA083E" w:rsidSect="00F70BA1">
          <w:type w:val="continuous"/>
          <w:pgSz w:w="11905" w:h="16837"/>
          <w:pgMar w:top="454" w:right="567" w:bottom="1134" w:left="1418" w:header="0" w:footer="6" w:gutter="0"/>
          <w:pgNumType w:start="1"/>
          <w:cols w:space="720"/>
          <w:noEndnote/>
          <w:docGrid w:linePitch="360"/>
        </w:sectPr>
      </w:pPr>
    </w:p>
    <w:p w:rsidR="002241D7" w:rsidRPr="00FA083E" w:rsidRDefault="002241D7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2241D7" w:rsidRPr="00FA083E" w:rsidRDefault="002241D7" w:rsidP="00670C48">
      <w:pPr>
        <w:ind w:left="10206"/>
        <w:jc w:val="both"/>
        <w:rPr>
          <w:rFonts w:ascii="PT Astra Serif" w:hAnsi="PT Astra Serif" w:cs="Times New Roman"/>
          <w:sz w:val="19"/>
          <w:szCs w:val="19"/>
        </w:rPr>
      </w:pPr>
      <w:r w:rsidRPr="00FA083E">
        <w:rPr>
          <w:rFonts w:ascii="PT Astra Serif" w:hAnsi="PT Astra Serif" w:cs="Times New Roman"/>
          <w:sz w:val="19"/>
          <w:szCs w:val="19"/>
        </w:rPr>
        <w:t xml:space="preserve">Приложение </w:t>
      </w:r>
      <w:r w:rsidR="00BB7860" w:rsidRPr="00FA083E">
        <w:rPr>
          <w:rFonts w:ascii="PT Astra Serif" w:hAnsi="PT Astra Serif" w:cs="Times New Roman"/>
          <w:sz w:val="19"/>
          <w:szCs w:val="19"/>
        </w:rPr>
        <w:t>№ 1</w:t>
      </w:r>
    </w:p>
    <w:p w:rsidR="006B0AB8" w:rsidRPr="00FA083E" w:rsidRDefault="006B0AB8" w:rsidP="00670C48">
      <w:pPr>
        <w:ind w:left="10206"/>
        <w:jc w:val="both"/>
        <w:rPr>
          <w:rFonts w:ascii="PT Astra Serif" w:hAnsi="PT Astra Serif" w:cs="Times New Roman"/>
          <w:sz w:val="19"/>
          <w:szCs w:val="19"/>
        </w:rPr>
      </w:pPr>
    </w:p>
    <w:p w:rsidR="006B0AB8" w:rsidRPr="00FA083E" w:rsidRDefault="002241D7" w:rsidP="00670C48">
      <w:pPr>
        <w:ind w:left="10206"/>
        <w:jc w:val="both"/>
        <w:rPr>
          <w:rFonts w:ascii="PT Astra Serif" w:hAnsi="PT Astra Serif" w:cs="Times New Roman"/>
          <w:sz w:val="19"/>
          <w:szCs w:val="19"/>
        </w:rPr>
      </w:pPr>
      <w:r w:rsidRPr="00FA083E">
        <w:rPr>
          <w:rFonts w:ascii="PT Astra Serif" w:hAnsi="PT Astra Serif" w:cs="Times New Roman"/>
          <w:sz w:val="19"/>
          <w:szCs w:val="19"/>
        </w:rPr>
        <w:t xml:space="preserve">к Порядку информирования </w:t>
      </w:r>
      <w:r w:rsidR="00E91296" w:rsidRPr="00FA083E">
        <w:rPr>
          <w:rFonts w:ascii="PT Astra Serif" w:hAnsi="PT Astra Serif" w:cs="Times New Roman"/>
          <w:sz w:val="19"/>
          <w:szCs w:val="19"/>
        </w:rPr>
        <w:t xml:space="preserve">обучающихся и их родителей (законных представителей)  по вопросам организации и </w:t>
      </w:r>
      <w:r w:rsidRPr="00FA083E">
        <w:rPr>
          <w:rFonts w:ascii="PT Astra Serif" w:hAnsi="PT Astra Serif" w:cs="Times New Roman"/>
          <w:sz w:val="19"/>
          <w:szCs w:val="19"/>
        </w:rPr>
        <w:t xml:space="preserve">проведения </w:t>
      </w:r>
      <w:r w:rsidR="00731D51">
        <w:rPr>
          <w:rFonts w:ascii="PT Astra Serif" w:hAnsi="PT Astra Serif" w:cs="Times New Roman"/>
          <w:sz w:val="19"/>
          <w:szCs w:val="19"/>
        </w:rPr>
        <w:t xml:space="preserve">итогового собеседования по русскому языку, </w:t>
      </w:r>
      <w:r w:rsidRPr="00FA083E">
        <w:rPr>
          <w:rFonts w:ascii="PT Astra Serif" w:hAnsi="PT Astra Serif" w:cs="Times New Roman"/>
          <w:sz w:val="19"/>
          <w:szCs w:val="19"/>
        </w:rPr>
        <w:t>государственной итоговой аттестации по образовательным</w:t>
      </w:r>
      <w:r w:rsidR="00670C48" w:rsidRPr="00FA083E">
        <w:rPr>
          <w:rFonts w:ascii="PT Astra Serif" w:hAnsi="PT Astra Serif" w:cs="Times New Roman"/>
          <w:sz w:val="19"/>
          <w:szCs w:val="19"/>
        </w:rPr>
        <w:t xml:space="preserve"> </w:t>
      </w:r>
      <w:r w:rsidRPr="00FA083E">
        <w:rPr>
          <w:rFonts w:ascii="PT Astra Serif" w:hAnsi="PT Astra Serif" w:cs="Times New Roman"/>
          <w:sz w:val="19"/>
          <w:szCs w:val="19"/>
        </w:rPr>
        <w:t>программам основного общего образования</w:t>
      </w:r>
      <w:r w:rsidR="008B7C7C">
        <w:rPr>
          <w:rFonts w:ascii="PT Astra Serif" w:hAnsi="PT Astra Serif" w:cs="Times New Roman"/>
          <w:sz w:val="19"/>
          <w:szCs w:val="19"/>
        </w:rPr>
        <w:t xml:space="preserve"> </w:t>
      </w:r>
      <w:r w:rsidR="00731D51" w:rsidRPr="00731D51">
        <w:rPr>
          <w:rFonts w:ascii="PT Astra Serif" w:hAnsi="PT Astra Serif" w:cs="Times New Roman"/>
          <w:sz w:val="19"/>
          <w:szCs w:val="19"/>
        </w:rPr>
        <w:t xml:space="preserve">в Ямало-Ненецком автономном округе </w:t>
      </w:r>
    </w:p>
    <w:p w:rsidR="002241D7" w:rsidRPr="00FA083E" w:rsidRDefault="002241D7" w:rsidP="0082358C">
      <w:pPr>
        <w:autoSpaceDE w:val="0"/>
        <w:autoSpaceDN w:val="0"/>
        <w:adjustRightInd w:val="0"/>
        <w:jc w:val="center"/>
        <w:rPr>
          <w:rFonts w:ascii="PT Astra Serif" w:eastAsia="Times New Roman" w:hAnsi="PT Astra Serif" w:cs="Times New Roman"/>
          <w:b/>
          <w:bCs/>
          <w:color w:val="auto"/>
          <w:sz w:val="28"/>
          <w:szCs w:val="28"/>
        </w:rPr>
      </w:pPr>
    </w:p>
    <w:p w:rsidR="002241D7" w:rsidRPr="00FA083E" w:rsidRDefault="002241D7" w:rsidP="002241D7">
      <w:pPr>
        <w:shd w:val="clear" w:color="auto" w:fill="FFFFFF"/>
        <w:jc w:val="center"/>
        <w:textAlignment w:val="baseline"/>
        <w:rPr>
          <w:rFonts w:ascii="PT Astra Serif" w:eastAsia="Times New Roman" w:hAnsi="PT Astra Serif" w:cs="Times New Roman"/>
          <w:b/>
          <w:bCs/>
          <w:color w:val="auto"/>
          <w:spacing w:val="2"/>
        </w:rPr>
      </w:pPr>
      <w:r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 xml:space="preserve">Схема информирования </w:t>
      </w:r>
      <w:r w:rsidR="00E91296"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 xml:space="preserve">обучающихся и их родителей (законных представителей) </w:t>
      </w:r>
      <w:r w:rsidR="00670C48"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 xml:space="preserve"> по вопрос</w:t>
      </w:r>
      <w:r w:rsidR="00E91296"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>ам организации и</w:t>
      </w:r>
      <w:r w:rsidR="00670C48"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 xml:space="preserve"> </w:t>
      </w:r>
      <w:r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>проведения</w:t>
      </w:r>
      <w:r w:rsidR="009E4734" w:rsidRPr="009E47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734" w:rsidRPr="009E4734">
        <w:rPr>
          <w:rFonts w:ascii="PT Astra Serif" w:eastAsia="Times New Roman" w:hAnsi="PT Astra Serif" w:cs="Times New Roman"/>
          <w:b/>
          <w:bCs/>
          <w:color w:val="auto"/>
          <w:spacing w:val="2"/>
        </w:rPr>
        <w:t>итогового собеседования по русскому языку,</w:t>
      </w:r>
      <w:r w:rsidR="009E4734" w:rsidRPr="001128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0C48"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 xml:space="preserve"> </w:t>
      </w:r>
      <w:r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>государственной итоговой аттестации по образовательным программам основного общего образования</w:t>
      </w:r>
      <w:r w:rsidR="001F562B" w:rsidRPr="00FA083E">
        <w:rPr>
          <w:rFonts w:ascii="PT Astra Serif" w:eastAsia="Times New Roman" w:hAnsi="PT Astra Serif" w:cs="Times New Roman"/>
          <w:b/>
          <w:bCs/>
          <w:color w:val="auto"/>
          <w:spacing w:val="2"/>
        </w:rPr>
        <w:t xml:space="preserve"> в Ямало-Ненецком автономном округе</w:t>
      </w:r>
    </w:p>
    <w:p w:rsidR="002241D7" w:rsidRPr="00FA083E" w:rsidRDefault="002241D7" w:rsidP="002241D7">
      <w:pPr>
        <w:shd w:val="clear" w:color="auto" w:fill="FFFFFF"/>
        <w:jc w:val="center"/>
        <w:textAlignment w:val="baseline"/>
        <w:rPr>
          <w:rFonts w:ascii="PT Astra Serif" w:eastAsia="Times New Roman" w:hAnsi="PT Astra Serif" w:cs="Times New Roman"/>
          <w:color w:val="auto"/>
          <w:spacing w:val="2"/>
        </w:rPr>
      </w:pPr>
    </w:p>
    <w:tbl>
      <w:tblPr>
        <w:tblW w:w="15734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4"/>
        <w:gridCol w:w="2421"/>
        <w:gridCol w:w="2421"/>
        <w:gridCol w:w="1785"/>
        <w:gridCol w:w="2551"/>
        <w:gridCol w:w="1634"/>
        <w:gridCol w:w="4318"/>
      </w:tblGrid>
      <w:tr w:rsidR="00404CCC" w:rsidRPr="00FA083E" w:rsidTr="00100845">
        <w:trPr>
          <w:trHeight w:val="15"/>
        </w:trPr>
        <w:tc>
          <w:tcPr>
            <w:tcW w:w="604" w:type="dxa"/>
            <w:hideMark/>
          </w:tcPr>
          <w:p w:rsidR="002241D7" w:rsidRPr="00FA083E" w:rsidRDefault="002241D7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hideMark/>
          </w:tcPr>
          <w:p w:rsidR="002241D7" w:rsidRPr="00FA083E" w:rsidRDefault="002241D7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hideMark/>
          </w:tcPr>
          <w:p w:rsidR="002241D7" w:rsidRPr="00FA083E" w:rsidRDefault="002241D7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1785" w:type="dxa"/>
            <w:hideMark/>
          </w:tcPr>
          <w:p w:rsidR="002241D7" w:rsidRPr="00FA083E" w:rsidRDefault="002241D7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hideMark/>
          </w:tcPr>
          <w:p w:rsidR="002241D7" w:rsidRPr="00FA083E" w:rsidRDefault="002241D7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hideMark/>
          </w:tcPr>
          <w:p w:rsidR="002241D7" w:rsidRPr="00FA083E" w:rsidRDefault="002241D7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4318" w:type="dxa"/>
            <w:hideMark/>
          </w:tcPr>
          <w:p w:rsidR="002241D7" w:rsidRPr="00FA083E" w:rsidRDefault="002241D7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</w:tr>
      <w:tr w:rsidR="00404CCC" w:rsidRPr="00FA083E" w:rsidTr="00100845">
        <w:trPr>
          <w:trHeight w:val="688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 xml:space="preserve">N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п</w:t>
            </w:r>
            <w:proofErr w:type="gramEnd"/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/п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Вид информации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 xml:space="preserve">Категория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информируемого</w:t>
            </w:r>
            <w:proofErr w:type="gramEnd"/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Сроки информирования участника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Формы информирования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Ответственный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b/>
                <w:bCs/>
                <w:color w:val="auto"/>
                <w:sz w:val="20"/>
                <w:szCs w:val="20"/>
              </w:rPr>
              <w:t>Результаты информирования (что должны знать информируемые)</w:t>
            </w:r>
          </w:p>
        </w:tc>
      </w:tr>
      <w:tr w:rsidR="00404CCC" w:rsidRPr="00FA083E" w:rsidTr="00100845">
        <w:trPr>
          <w:trHeight w:val="2065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работе телефонов "Горячая линия"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IX классов образовательных организаций (далее - обучающиеся образовательных организаций), родители (законные представители)</w:t>
            </w:r>
            <w:r w:rsidR="00AA12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сентябрь-ноябрь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5D59D4" w:rsidP="005E1DE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</w:t>
            </w:r>
            <w:r w:rsidR="00670C4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азмещение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 </w:t>
            </w:r>
            <w:r w:rsidR="00670C4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br/>
              <w:t>на официальных сайтах департамента образования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="00670C4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образовательных организаций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="00670C4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на информационных стендах образовательных организаций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5E1DE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670C4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номера телефонов в образовательных организациях, ОМСОУ, департаменте образования, по которым можно обратиться с вопросом об организации и проведения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итогового собеседования по русскому языку (далее – итоговое собеседование), государственной итоговой аттестации по образовательным программам основного общего образования (далее -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ГИА-9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)</w:t>
            </w:r>
          </w:p>
        </w:tc>
      </w:tr>
      <w:tr w:rsidR="00404CCC" w:rsidRPr="00FA083E" w:rsidTr="00100845">
        <w:trPr>
          <w:trHeight w:val="1840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Об официальных сайтах в сети Интернет, содержащих информацию по вопросам организации и проведения 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итогового собеседования,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ГИА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835F0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 -</w:t>
            </w:r>
            <w:r w:rsidR="00F63816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ноябрь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670C4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2241D7" w:rsidRPr="00FA083E" w:rsidRDefault="00670C48" w:rsidP="009E4734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департамента образования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образовательных организаций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Интернет,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на </w:t>
            </w:r>
            <w:r w:rsidR="009E473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1F562B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образования, 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адреса сайтов, на которых можно получить информацию по вопросам организации и проведения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итогового собеседования,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ГИА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</w:p>
        </w:tc>
      </w:tr>
      <w:tr w:rsidR="00404CCC" w:rsidRPr="00FA083E" w:rsidTr="00100845">
        <w:trPr>
          <w:trHeight w:val="913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3.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системе оценивания экзаменационной работы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сентябрь-октябрь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670C4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2241D7" w:rsidRPr="00FA083E" w:rsidRDefault="00670C48" w:rsidP="00670C4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департамента образования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ОМСОУ,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 xml:space="preserve">образовательных организаций, на 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проведение родительских собраний, классных часов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1F562B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 xml:space="preserve">департамент образования, ОМСОУ, образовательные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835F0" w:rsidRDefault="002835F0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- о системе первичных баллов;</w:t>
            </w:r>
          </w:p>
          <w:p w:rsidR="00B72C91" w:rsidRPr="00FA083E" w:rsidRDefault="002241D7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порядок перевода первичных баллов за выполнение экзаменационной работы в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отметки по пятибалльной шкале;</w:t>
            </w:r>
          </w:p>
          <w:p w:rsidR="002241D7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устанавливает минимальный первичный балл для получения положительной отметки по пятибалльной шкале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835F0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демонстрационных вариантах контрольных измерительных материалов (экзаменационных материалах) ГИА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соответствующем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году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1F562B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обучающиеся образовательных организаций, 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родители (законные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представители)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сентябрь-ноябрь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670C4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2241D7" w:rsidRPr="00FA083E" w:rsidRDefault="00670C4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</w:t>
            </w:r>
            <w:r w:rsidR="00204B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образовательных организаций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на 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проведение родительских собраний, классных часов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в ходе уроков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2C91" w:rsidRPr="00FA083E" w:rsidRDefault="002241D7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структура и содержание контрольных измерительны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х (экзаменационных) материалов;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типы заданий;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можно ознакомиться с демонстрационными (экза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менационными) материалами;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кр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итерии оценивания;</w:t>
            </w:r>
          </w:p>
          <w:p w:rsidR="002241D7" w:rsidRPr="00FA083E" w:rsidRDefault="00B72C91" w:rsidP="002835F0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какие изменения произошли в контрольных измерительных (экзаменационных материалах) в 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соответствующем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г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оду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5.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 открытом банке заданий (далее - ОБЗ)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1F562B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сентябрь-ноябрь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70C48" w:rsidRPr="00FA083E" w:rsidRDefault="00670C48" w:rsidP="00670C4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2241D7" w:rsidRPr="00FA083E" w:rsidRDefault="00670C4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на </w:t>
            </w:r>
            <w:r w:rsidR="002835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проведение родительских собраний, классных часов, в ходе уроков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2C91" w:rsidRPr="00FA083E" w:rsidRDefault="002241D7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какие типы заданий, по каким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предметам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и за </w:t>
            </w:r>
            <w:proofErr w:type="gramStart"/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какой</w:t>
            </w:r>
            <w:proofErr w:type="gramEnd"/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период входят в ОБЗ;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можно по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льзоваться ОБЗ;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как происходит наполнение ОБЗ;</w:t>
            </w:r>
          </w:p>
          <w:p w:rsidR="002241D7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будут формироваться экзаменационные варианты участников ГИА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текущем учебном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году</w:t>
            </w:r>
          </w:p>
        </w:tc>
      </w:tr>
      <w:tr w:rsidR="00404CCC" w:rsidRPr="00FA083E" w:rsidTr="00100845">
        <w:trPr>
          <w:trHeight w:val="1840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6.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формах и порядке проведения ГИА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FE57B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сентябрь-декабрь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04B68" w:rsidRPr="00FA083E" w:rsidRDefault="00204B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2241D7" w:rsidRPr="00FA083E" w:rsidRDefault="00204B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</w:t>
            </w:r>
            <w:r w:rsidR="00FE57B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на </w:t>
            </w:r>
            <w:r w:rsidR="00FE57B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проведение классных часов, родительских собраний, информирование в ходе личных встреч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241D7" w:rsidRPr="00FA083E" w:rsidRDefault="002241D7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2C91" w:rsidRPr="00FA083E" w:rsidRDefault="002241D7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формы и порядок проведения ГИА</w:t>
            </w:r>
            <w:r w:rsidR="001F562B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количество и перечень обязательных учебных 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предметов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 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учебных предметов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 выбору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для прохождения ГИА-9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сроки 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регистрации на ГИА-9</w:t>
            </w:r>
          </w:p>
          <w:p w:rsidR="00B72C91" w:rsidRPr="00FA083E" w:rsidRDefault="002241D7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условия допуска к ГИА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принимает решение о допуске к ГИА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сроки пр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инятия решения о допуске к ГИА;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и по каким предметам может быть освобожден от прохождения ГИА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влияют результаты ГИА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на получение аттестата;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можно ли пересдать экзамен, по которому получил 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неудовлетворительный результат;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сколько экзаменов, по которым получил неудовлетворитель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ный результат, можно пересдать;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в какие </w:t>
            </w:r>
            <w:proofErr w:type="gramStart"/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сроки</w:t>
            </w:r>
            <w:proofErr w:type="gramEnd"/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 в </w:t>
            </w:r>
            <w:proofErr w:type="gramStart"/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какой</w:t>
            </w:r>
            <w:proofErr w:type="gramEnd"/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форме можно 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пересдать экзамены;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могут ли </w:t>
            </w:r>
            <w:proofErr w:type="gramStart"/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</w:t>
            </w:r>
            <w:proofErr w:type="gramEnd"/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не допущенные или прошедшие ГИА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остаться на повторное обучение;</w:t>
            </w:r>
          </w:p>
          <w:p w:rsidR="00B72C91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в какие сроки, в какой форме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 по каким предметам, лицам, не допущенным и не прошедшим ГИА</w:t>
            </w:r>
            <w:r w:rsidR="00C04E7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предоставляетс</w:t>
            </w:r>
            <w:r w:rsidR="001315FC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я повторное право пройти ее;</w:t>
            </w:r>
          </w:p>
          <w:p w:rsidR="002241D7" w:rsidRPr="00FA083E" w:rsidRDefault="00B72C91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2241D7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условия получения аттестата об основном общем образования</w:t>
            </w:r>
          </w:p>
        </w:tc>
      </w:tr>
      <w:tr w:rsidR="00404CCC" w:rsidRPr="00FA083E" w:rsidTr="00100845">
        <w:trPr>
          <w:trHeight w:val="1840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7.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порядке проведения итогового собеседования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представители), экстерны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сентябрь – декабрь 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FA083E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на 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собраний, информирование в ходе личных встреч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итоговое собеседование, как допуск к ГИА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места проведения итогового собеседования;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порядок проведения итогового собеседования;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оценивание итогового собеседования;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участие в итоговом собеседовании в дополнительные сроки</w:t>
            </w:r>
          </w:p>
        </w:tc>
      </w:tr>
      <w:tr w:rsidR="00404CCC" w:rsidRPr="00FA083E" w:rsidTr="00100845">
        <w:trPr>
          <w:trHeight w:val="411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8.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сроках, местах и порядке  регистрации для участия в итоговом собеседовании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proofErr w:type="gramStart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</w:t>
            </w:r>
            <w:proofErr w:type="gramEnd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образовательных организаций,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родители (законные представители),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не </w:t>
            </w:r>
            <w:proofErr w:type="gramStart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позднее</w:t>
            </w:r>
            <w:proofErr w:type="gramEnd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чем за  месяц до дня проведения итогового собеседования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FA083E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на 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собраний, информирование в ходе личных встреч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 ЯНАО</w:t>
            </w: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можно узнать о местах регистрации на участие в итоговом собеседовании;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и в какой срок можно подать заявление на участие в итоговом собеседовании;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может подать заявление  на участие в итоговом собеседовании;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какие документы нужно иметь при себе для подачи заявления</w:t>
            </w:r>
          </w:p>
        </w:tc>
      </w:tr>
      <w:tr w:rsidR="00404CCC" w:rsidRPr="00FA083E" w:rsidTr="00100845">
        <w:trPr>
          <w:trHeight w:val="1840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9.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сроках проведения итогового собеседования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proofErr w:type="gramStart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я</w:t>
            </w:r>
            <w:proofErr w:type="gramEnd"/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образовательных организаций, 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родители (законные представители),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не </w:t>
            </w:r>
            <w:proofErr w:type="gramStart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позднее</w:t>
            </w:r>
            <w:proofErr w:type="gramEnd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чем за месяц до завершения срока подачи заявления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FA083E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на 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собраний, информирование в ходе личных встреч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 ЯНАО</w:t>
            </w: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о сроках проведения итогового собеседования</w:t>
            </w:r>
          </w:p>
        </w:tc>
      </w:tr>
      <w:tr w:rsidR="00404CCC" w:rsidRPr="00FA083E" w:rsidTr="00100845">
        <w:trPr>
          <w:trHeight w:val="1840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10.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сроках, местах и порядке информирования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результатах итогового собеседования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proofErr w:type="gramStart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</w:t>
            </w:r>
            <w:proofErr w:type="gramEnd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образовательных организаций,  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родители (законные представители),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не </w:t>
            </w:r>
            <w:proofErr w:type="gramStart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позднее</w:t>
            </w:r>
            <w:proofErr w:type="gramEnd"/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чем за месяц до дня проведения итогового собеседования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FA083E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на 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собраний, информирование в ходе личных встреч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 ЯНАО</w:t>
            </w: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</w:t>
            </w:r>
          </w:p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035968" w:rsidRPr="00035968" w:rsidRDefault="00035968" w:rsidP="000359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035968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о сроках, местах и порядке информирования о результатах итогового собеседования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11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 организации ГИА-9 для обучающихся с ограниченными возможностями здоровья, детей-инвалидов, инвалидов</w:t>
            </w:r>
            <w:r w:rsidR="00536ED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(далее -</w:t>
            </w:r>
            <w:r w:rsidR="00536ED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с ОВЗ)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 - февраль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  <w:r w:rsidR="005D59D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FA083E" w:rsidRDefault="000359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организаций, на информационных стендах образовательных организаций, проведение родительских собраний, классных часов, информирование в ходе личных встреч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какие категории обучающихся имеют право на создание специальных условий при проведении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какие условия для данных категорий могут создаваться при проведении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какие формы сдачи ГИА-9 может выбрать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обучающийся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с ОВЗ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6B2C29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12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 условиях обучения в X классе в образовательных организациях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6B2C29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сентябрь-февраль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проведение классных часов, родительских собраний, круглых столов, посещение </w:t>
            </w:r>
            <w:r w:rsidR="006B2C29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«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Дней открытых дверей</w:t>
            </w:r>
            <w:r w:rsidR="006B2C29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»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виртуальных экскурсий в профессиональные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образовательные организации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об условиях зачисления в классы с углубленным изучением отдельных предметов;</w:t>
            </w:r>
          </w:p>
          <w:p w:rsidR="006B2C29" w:rsidRPr="00FA083E" w:rsidRDefault="006B2C29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</w:t>
            </w:r>
            <w:r w:rsidRPr="000A1E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процедура зачисления в профильные классы (в том числе на основе индивидуальных учебных планов)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6B2C29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13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 условиях обучения в профессиональных образовательных организациях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6B2C29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сентябрь-февраль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проведение классных часов, родительских собраний, круглых столов, посещение </w:t>
            </w:r>
            <w:r w:rsidR="00F05E9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«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Дней открытых дверей</w:t>
            </w:r>
            <w:r w:rsidR="00F05E9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»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виртуальных экскурсий в профессиональные образовательные организации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порядок приема в профессиональные образовательные организации (на выбранные специальности);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о документах, необходимых для зачисления профессиональные образовательные организации;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случаи, при которых можно пройти профессиональную подготовку (без получения среднего общего образования)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F05E9F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</w:t>
            </w:r>
            <w:r w:rsidR="00F05E9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4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сроках, местах и порядке подачи заявления на прохождение ГИА-9 по учебным предметам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EA779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EA7792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A779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не </w:t>
            </w:r>
            <w:proofErr w:type="gramStart"/>
            <w:r w:rsidRPr="00EA779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позднее</w:t>
            </w:r>
            <w:proofErr w:type="gramEnd"/>
            <w:r w:rsidRPr="00EA779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чем за два месяца до завершения срока подачи заявления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EA7792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азмещение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FA083E" w:rsidRDefault="00035968" w:rsidP="00EA7792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на официальных сайтах департамента образования, ОМСОУ, образовательных организаций, на </w:t>
            </w:r>
            <w:r w:rsidR="00EA779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1A52C5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35751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можно узнать о местах и порядке подачи заявления о сдаче экзаменов;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где и в какой срок можно подать заявление для сдачи экзаменов;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кто и при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наличии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каких документов может подать заявление о сдаче экзаменов;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как, при каких условиях, в какие сроки обучающийся может изменить (дополнить) перечень указанных в заявлении экзаменов</w:t>
            </w:r>
            <w:r w:rsidR="00EA779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изменить форму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какие документы необходимо предоставить при подаче заявления о сдаче экзаменов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обучающимся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с ОВЗ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357515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</w:t>
            </w:r>
            <w:r w:rsidR="0035751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5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процедуре проведения ГИА-9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35751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сентябрь-март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</w:p>
          <w:p w:rsidR="00035968" w:rsidRPr="00FA083E" w:rsidRDefault="000359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департамента образования, ОМСОУ, образовательных организаций, на информационных стендах образовательных организаций, проведение классных часов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E104F5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35751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 какое время необходимо прибыть в ППЭ;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время начала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включается ли время, выделенное на подготовительные мероприятия, в продолжительность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оставляют личные вещи участники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какие документы необходимо иметь при себе на экзамене;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что влечет за собой отсутствие документов, удостоверяющих личность, опоздание на экзамен;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о наличии в ППЭ видеонаблюдения;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организуется рассадка участников на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какие предметы могут находиться на столе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у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обучающихся, кроме экзаменационных материалов;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какой ручкой необходимо заполнять бланки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ответов (оформлять экзаменационную работу);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можно ли пользоваться карандашом, средствами для исправления информации;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правила заполнения регистрационных полей бланков ответов;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правила заполнения бланков ответов;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 каком случае выдается дополнительный бланк;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 каком случае можно заменить КИМ</w:t>
            </w:r>
            <w:r w:rsidR="002C2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(экзаменационные материалы)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можно ли делать записи на КИМ</w:t>
            </w:r>
            <w:r w:rsidR="002C2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(на экзаменационных материалах)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 будут ли они засчитываться в качестве ответа;</w:t>
            </w:r>
            <w:proofErr w:type="gramEnd"/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можно ли выходить из аудитории во время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можно ли покинуть аудиторию досрочно;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когда прекращается досрочная сдача экзаменационных материалов;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можно ли иметь при себе на экзамене средства связи,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электронно- вычислительную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технику, фото, аудио и видеоаппаратуру, справочные материалы, письменные заметки и иные средства хранения и передачи информации;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какие меры применяются к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обучающимся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допустившим нарушение указанных требований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C2CCC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1</w:t>
            </w:r>
            <w:r w:rsidR="002C2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6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 организации ГИА-9 в досрочный период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сентябрь-март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111A11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азмещение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FA083E" w:rsidRDefault="000359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образовательных организаций</w:t>
            </w:r>
            <w:r w:rsidR="00111A11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на информационных стендах образовательных организаций, родительские собрания, проведение классных часов, индивидуальных консультаций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имеет право принимать участие в ГИА-9 в досрочный период;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перечень и сроки предоставления документов, необходимых для прохождения ГИА-9 в досрочный период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030EF0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</w:t>
            </w:r>
            <w:r w:rsidR="00030E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7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О сроках и продолжительности проведения ГИА-9, требования к использованию средств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обучения и воспитания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обучающиеся образовательных организаций, родители (законные представители)</w:t>
            </w:r>
            <w:r w:rsidR="00030E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536EDB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сентябрь-январь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0EF0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азмещение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FA083E" w:rsidRDefault="000359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на официальных сайтах департамента образования, ОМСОУ, образовательных организаций, на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информационных стендах образовательных организаций, проведение классных часов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1A52C5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департамент образования</w:t>
            </w:r>
            <w:r w:rsidR="00030E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периоды и сроки проведения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продолжительность экзаменов;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какими средствами обучения и воспитания допустимо пользоваться во время экзаменов;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кто имеет право участия в ГИА-9 в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дополнительные сроки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030EF0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1</w:t>
            </w:r>
            <w:r w:rsidR="00030EF0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8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 основаниях досрочного завершения экзамена по уважительной причине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br/>
              <w:t>родители (законные представители)</w:t>
            </w:r>
            <w:r w:rsidR="000B20B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апрель-май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04B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на </w:t>
            </w:r>
            <w:r w:rsidR="000B20B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собраний, инструктажа непосредственно перед проведением экзамена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организации, организаторы в ППЭ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 каких случаях возможно досрочное завершение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 кому необходимо обратиться при ухудшении самочувствия на экзамене в ППЭ;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проверяется ли работа при досрочном завершении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куда, в какие сроки, и какие подтверждающие документы необходимо предоставить для повторного допуска к сдаче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 каких случаях ГЭК принимает решение об аннулировании результатов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B20BC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19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получении повторного допуска к сдаче ГИА-9 при пропуске экзамена в основные сроки по уважительной причине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br/>
              <w:t>родители (законные представители)</w:t>
            </w:r>
            <w:r w:rsidR="000B20B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апрель-май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на </w:t>
            </w:r>
            <w:r w:rsidR="000B20B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собраний, инструктажа непосредственно перед проведением экзамена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организации, организаторы в ППЭ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какие причины пропуска экзамена являются уважительными;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куда, в какие сроки, и какие подтверждающие документы необходимо предоставить для повторного допуска к сдаче ГИА-9 по соответствующему предмету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930C84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20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повторном участии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br/>
              <w:t>в ГИА-9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930C8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апрель-май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на </w:t>
            </w:r>
            <w:r w:rsidR="00930C8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имеет право пройти ГИА-9 повторно, по каким учебным предметам;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сроки повторного участия в ГИА-9;</w:t>
            </w:r>
          </w:p>
          <w:p w:rsidR="00035968" w:rsidRPr="00FA083E" w:rsidRDefault="00035968" w:rsidP="00930C84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где и в какие сроки необходимо </w:t>
            </w:r>
            <w:r w:rsidR="00930C8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зарегистрироваться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для участия в ГИА-9 в дополнительные сроки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930C84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21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Основания для удаления с экзамена, изменения и аннулирования результата ГИА-9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930C8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сентябрь-сентябрь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проведение классных часов, родительских собраний, инструктажа непосредственно перед проведением экзамена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организации, организаторы ППЭ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за что могут удалить с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может удалить с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- какие санкции предусмотрены за нарушение процедуры проведения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могут ли допустить до повторной сдачи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проверяется ли экзаменационная работа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обучающихся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при удалении с экзамена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930C84" w:rsidP="00930C84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22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проверке экзаменационных работ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обучающиеся образовательных организаций, родители (законные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представители)</w:t>
            </w:r>
            <w:r w:rsidR="00930C84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сентябрь-май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</w:p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на официальных сайтах образовательных организаций, проведение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классных часов, родительских собраний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что включает в себя проверка экзаменационных работ;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сроки проверки 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бланков ответов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процедура проверки экзаменационных работ;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- о перепроверке экзаменационных работ отдельных категорий участников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 какие сроки и кем принимается решение о перепроверке экзаменационных работ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2B27D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23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сроках, местах и порядке информирования о результатах ГИА-9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2B27D5" w:rsidP="002B27D5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не </w:t>
            </w:r>
            <w:proofErr w:type="gramStart"/>
            <w:r w:rsidRP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позднее</w:t>
            </w:r>
            <w:proofErr w:type="gramEnd"/>
            <w:r w:rsidRP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чем за месяц до начала ГИА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</w:p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в сети Интернет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департамента образования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образовательных организаций, на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информационных стендах образовательных организаций, проведение классных часов, родительских собраний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062B0B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образовательные организации, организаторы ППЭ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места ознакомления с результатами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порядок информирования о результатах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сроки информирования о результатах ГИА-9;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размещается информация об утверждении результатов ГИА-9 по каждому учебному предмету.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B27D5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4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сроках, местах и порядке подачи и рассмотрения апелляций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2B27D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не </w:t>
            </w:r>
            <w:proofErr w:type="gramStart"/>
            <w:r w:rsidRP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позднее</w:t>
            </w:r>
            <w:proofErr w:type="gramEnd"/>
            <w:r w:rsidRP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чем за месяц до начала ГИА-9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</w:t>
            </w:r>
          </w:p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на официальных сайтах 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в сети Интернет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департамента образования, ОМСОУ, образовательных организаций, на 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часов, родительских собраний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062B0B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конфликтная комиссия, муниципальная конфликтная комиссия (далее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-к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онфликтная комиссия), 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имеет право на подачу апелляции;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виды апелляции;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и в какие сроки подается апелляция о нарушении процедуры проведения ГИА-9, форма бланка;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и в какие сроки подается апелляция о несогласии с выставленными баллами, форма апелляционного заявления;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можно ли подать апелляцию по содержанию и структуре заданий КИМ, экзаменационных материалов, некорректным заданиям;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можно ли отозвать поданную апелляцию;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оформить отзыв, куда и в какие сроки его подать;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в какие сроки рассматривается апелляция;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кем рассматривается апелляция;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можно узнать конкретную дату рассмотрения апелляции;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происходит процедура рассмотрения апелляции;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можно узнать о результатах рассмотрения апелляции;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кто может присутствовать при рассмотрении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апелляции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какие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документы должны иметь при себе;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- может ли апеллянт увидеть свою работу при апелляции;</w:t>
            </w:r>
          </w:p>
          <w:p w:rsidR="00035968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какие могут быть ре</w:t>
            </w:r>
            <w:r w:rsid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зультаты рассмотрения апелляции;</w:t>
            </w:r>
          </w:p>
          <w:p w:rsidR="002B27D5" w:rsidRPr="00FA083E" w:rsidRDefault="002B27D5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</w:t>
            </w:r>
            <w:r w:rsidRPr="002B27D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где, как и в какой форме можно получить результаты апелляции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E22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2</w:t>
            </w:r>
            <w:r w:rsidR="00BE22D1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5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местах расположения ППЭ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BE22D1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апрель-май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BE22D1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азмещение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</w:t>
            </w:r>
          </w:p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департамента образования</w:t>
            </w:r>
            <w:r w:rsidR="00BE22D1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ОМСОУ, образовательных организаций, на </w:t>
            </w:r>
            <w:r w:rsidR="00BE22D1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062B0B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71357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в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каком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ППЭ будет проводиться экзамен по соответствующему</w:t>
            </w:r>
            <w:r w:rsidR="00BE22D1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учебному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предмету;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адрес местонахождения ППЭ;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способ доставки </w:t>
            </w:r>
            <w:proofErr w:type="gramStart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обучающихся</w:t>
            </w:r>
            <w:proofErr w:type="gramEnd"/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на экзамен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3569AB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</w:t>
            </w:r>
            <w:r w:rsidR="003569A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6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списках распределения участников ГИА-9 по ППЭ и по предметам на сдачу экзаменов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3569A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апрель-май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713572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азмещение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информации в сети Интернет</w:t>
            </w:r>
          </w:p>
          <w:p w:rsidR="00035968" w:rsidRPr="00FA083E" w:rsidRDefault="00035968" w:rsidP="00165AD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 официальных сайтах департамента образования</w:t>
            </w:r>
            <w:r w:rsidR="0071357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ОМСОУ, образовательных организаций, на </w:t>
            </w:r>
            <w:r w:rsidR="0071357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тематических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информационных стендах образовательных организаций, проведение классных часов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71357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713572" w:rsidRPr="00713572" w:rsidRDefault="00713572" w:rsidP="00713572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71357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убедиться, есть ли фамилия участника ГИА в утверждённых списках;</w:t>
            </w:r>
          </w:p>
          <w:p w:rsidR="00035968" w:rsidRPr="00FA083E" w:rsidRDefault="00035968" w:rsidP="00713572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куда необходимо обратиться, если не нашел себя в списках, перечень экзаменов не соответствуют ранее заявленному перечню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713572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27</w:t>
            </w:r>
            <w:r w:rsidR="00035968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 ведении в ППЭ видеонаблюдения (при наличии)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713572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апрель-май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проведение классных часов, родительских собраний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организации, организаторы ППЭ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для чего нужна система видеонаблюдения в ППЭ;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где устанавливаются камеры видеонаблюдения;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как может использоваться видеозапись экзамена;</w:t>
            </w:r>
          </w:p>
          <w:p w:rsidR="00035968" w:rsidRPr="00FA083E" w:rsidRDefault="00035968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сколько времени хранится видеозапись экзамена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28.</w:t>
            </w:r>
          </w:p>
        </w:tc>
        <w:tc>
          <w:tcPr>
            <w:tcW w:w="24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Информирование о решениях ГЭК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E56876" w:rsidRDefault="00E56876" w:rsidP="00E56876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в течение одного рабочего дня после </w:t>
            </w:r>
          </w:p>
          <w:p w:rsidR="00E56876" w:rsidRPr="00E56876" w:rsidRDefault="00E56876" w:rsidP="00E56876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утверждения  председателем</w:t>
            </w:r>
          </w:p>
          <w:p w:rsidR="00E56876" w:rsidRPr="00FA083E" w:rsidRDefault="00E56876" w:rsidP="00E5687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ГЭК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передача электронной версии выписки протокола ГЭК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 ЯНАО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FA083E" w:rsidRDefault="00E56876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решение ГЭК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E56876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образовательные организации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родители (законные представители),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E56876" w:rsidRDefault="00E56876" w:rsidP="00E56876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в течение одного рабочего дня со дня передачи электронной версии протокола  ГЭК в 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E56876" w:rsidRDefault="00E56876" w:rsidP="00E56876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ознакомление с решением ГЭК под личную подпись участника ГИА</w:t>
            </w:r>
            <w:r w:rsidR="00375D53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E56876" w:rsidRDefault="00375D53" w:rsidP="00E56876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E56876" w:rsidRPr="00E56876" w:rsidRDefault="00E56876" w:rsidP="00E56876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6876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решение ГЭК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E5687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2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9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Информирование о результатах ГИА-9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председатель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ГЭК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394D3A">
            <w:pPr>
              <w:spacing w:after="200"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394D3A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в течение одного рабочего дня, следующего за днем получения результатов проверки экзаменационных работ по каждому учебному предмету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передача электронной версии протоколов ответственному секретарю ГЭК</w:t>
            </w:r>
          </w:p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РЦОКО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результаты ГИА</w:t>
            </w:r>
            <w:r w:rsidR="00536ED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ОМСОУ, образовательные организации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в течение одного рабочего дня после утверждения результатов 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председателем ГЭК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ГИА-9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Default="00E56876" w:rsidP="00670103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размещение на официальном сайте департамента образования объявления об утверждении результатов ГИА-9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E56876" w:rsidRPr="00FA083E" w:rsidRDefault="00E56876" w:rsidP="00670103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передача электронной версии протоколов в ОМСОУ, образовательные организации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департамент образования ЯНАО,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РЦОКО, ОМСОУ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результаты ГИА-9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родители (законные представители),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670103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в течение одного рабочего дня со дня их передачи в образовательные организации, ОМСОУ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4A246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ознакомление с результатами ГИА-9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под личную подпись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размещение  результатов в автоматизированной информационной образовательной системе «Сетевой регион. Образование»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ОМСОУ, образовательные организации (в местах подачи заявлений на участие в ГИА)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результаты ГИА-9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375D53" w:rsidP="00C2528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30</w:t>
            </w:r>
            <w:r w:rsidR="00E56876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Информирование о сроках, местах рассмотрения апелляций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73367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4E6FED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не </w:t>
            </w:r>
            <w:proofErr w:type="gramStart"/>
            <w:r w:rsidRP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позднее</w:t>
            </w:r>
            <w:proofErr w:type="gramEnd"/>
            <w:r w:rsidRP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чем за один рабочий день до даты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рассмотрения апелляции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D7064E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размещение информации на сайте департамента образования</w:t>
            </w:r>
            <w:r w:rsid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ЯНАО, ОМСОУ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департамент образования</w:t>
            </w:r>
            <w:r w:rsid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ЯНАО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конфликтная комиссия</w:t>
            </w:r>
            <w:r w:rsid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муниципальная </w:t>
            </w:r>
            <w:r w:rsidR="004E6FE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конфликтная комиссия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- где и когда будет проходить рассмотрение апелляций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100845" w:rsidP="00C2528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31</w:t>
            </w:r>
            <w:r w:rsidR="00E56876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Информирование о результатах рассмотрения апелляции о нарушении установленного порядка проведения ГИА-9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конфликтная комиссия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в день проведения экзамена</w:t>
            </w:r>
            <w:r w:rsid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по соответствующему учебному предмету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передача апелляции о нарушении установленного порядка проведения ГИА-9 и заключения по результатам проверки изложенных в апелляции сведений ответственному секретарю конфликтной комиссии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член</w:t>
            </w:r>
            <w:r w:rsidR="00E56876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ГЭК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апелляция о нарушении установленного порядка проведения ГИА-9 и заключение по результатам проверки изложенных в апелляции сведений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председатель </w:t>
            </w:r>
            <w:r w:rsidR="00E56876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ГЭК, руководитель РЦОКО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100845" w:rsidRDefault="00100845" w:rsidP="00100845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не позднее двух рабочих дней,</w:t>
            </w:r>
          </w:p>
          <w:p w:rsidR="00E56876" w:rsidRPr="00FA083E" w:rsidRDefault="00100845" w:rsidP="00100845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proofErr w:type="gramStart"/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следующих</w:t>
            </w:r>
            <w:proofErr w:type="gramEnd"/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за днем поступления апелляции в конфликтную комиссию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передача апелляции о нарушении установленного порядка ГИА-9, протокола рассмотрения апелляции ответственному секретарю ГЭК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конфликтная комиссия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56876" w:rsidRPr="00FA083E" w:rsidRDefault="00E56876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апелляция о нарушении установленного порядка проведения ГИА-9;</w:t>
            </w:r>
          </w:p>
          <w:p w:rsidR="00E56876" w:rsidRPr="00FA083E" w:rsidRDefault="00E56876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протокол рассмотрения апелляции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00845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конфликтная комиссия, руководитель РЦОКО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00845" w:rsidRPr="00FA083E" w:rsidRDefault="00100845" w:rsidP="00100845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не позднее одного рабочего после решения председателя ГЭК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00845" w:rsidRPr="00100845" w:rsidRDefault="00100845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протокол ГЭК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00845" w:rsidRPr="00100845" w:rsidRDefault="00100845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секретарь ГЭК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100845" w:rsidRPr="00FA083E" w:rsidRDefault="00100845" w:rsidP="00B72C91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решение председателя ГЭК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100845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не позднее одного рабочего дня со дня поступления решение председателя ГЭК в образовательные организации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ндивидуальное информирование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C2528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конфликтная комиссия, ОМСОУ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решение конфликтной комиссии</w:t>
            </w:r>
            <w:r w:rsidR="00E90C0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;</w:t>
            </w:r>
          </w:p>
          <w:p w:rsidR="00E90C0F" w:rsidRPr="00FA083E" w:rsidRDefault="00E90C0F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</w:t>
            </w:r>
            <w:r w:rsidRPr="00E90C0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решение председателя ГЭК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E90C0F" w:rsidP="00C2528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32</w:t>
            </w:r>
            <w:r w:rsidR="00100845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Информирование о результатах рассмотрения апелляции о несогласии с выставленными баллами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E90C0F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конфликтная комиссия, муниципальная </w:t>
            </w:r>
            <w:r w:rsidR="00100845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конфликтная комиссия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90C0F" w:rsidRPr="00E90C0F" w:rsidRDefault="00E90C0F" w:rsidP="00E90C0F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90C0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в течение двух рабочих дней, следующих за официальным днем объявления результатов ГИА </w:t>
            </w:r>
          </w:p>
          <w:p w:rsidR="00100845" w:rsidRPr="00FA083E" w:rsidRDefault="00E90C0F" w:rsidP="00E90C0F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90C0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по соответствующему учебному предмету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передача апелляции о несогласии с выставленными баллами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C25286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руководитель организации, либо ответственное лицо, назначенное приказом руководителя образовательной организации, ОМСОУ, принявший апелляцию,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секретарь конфликтной комиссии</w:t>
            </w:r>
            <w:r w:rsidR="00B974C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муниципальной конфликтной комиссии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8A678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- факт поступления апелляций о несогласии с выставленными баллами по каждому учебному предмету</w:t>
            </w:r>
            <w:r w:rsidR="00B974C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и их количество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организаций, родители (законные представители)</w:t>
            </w:r>
            <w:r w:rsidR="00E90C0F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в день заседания конфликтной комиссии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8A678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личное уведомление о результатах рассмотрения апелляции с указанием всех изменений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конфликтная комиссия</w:t>
            </w:r>
            <w:r w:rsidR="00B974CD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муниципальная конфликтная комиссия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результат рассмотрения апелляции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B974CD" w:rsidP="008A678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33</w:t>
            </w:r>
            <w:r w:rsidR="00100845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Информирование об изменении результатов ГИА-9 апеллянта, апелляция которого о несогласии с выставленными баллами была удовлетворена конфликтной комиссией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8A6788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РЦОКО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предметные комиссии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в течение одного календарного дня после заседания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конфликтной комиссии,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муниципальной 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конфликтной комиссии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передача протокола конфликтной комиссии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муниципальной конфликтной комиссии</w:t>
            </w: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о рассмотрении апелляции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секретарь конфликтной комиссии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муниципальной конфликтной комиссии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протокол рассмотрения апелляций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404CCC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председатель </w:t>
            </w:r>
            <w:r w:rsidR="00100845"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ГЭК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404CCC" w:rsidRPr="00404CCC" w:rsidRDefault="00404CCC" w:rsidP="00404CCC">
            <w:pPr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в течение </w:t>
            </w:r>
          </w:p>
          <w:p w:rsidR="00100845" w:rsidRPr="00FA083E" w:rsidRDefault="00404CCC" w:rsidP="00404CCC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одного рабочего дня, следующего за днем получения результатов ГИА апеллянтов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передача электронной версии протоколов ответственному секретарю ГЭК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РЦОКО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результаты ГИА-9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ОМСОУ, образовательные организации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в течение одного рабочего дня после утверждения результатов ГИА-9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председателем ГЭК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1315FC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передача электронной версии протоколов в ОМСОУ, образовательные организации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РЦОКО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результат ГИА-9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0A1E45">
            <w:pPr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обучающиеся образовательных организаций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экстерны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0A1E45">
            <w:pPr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в течение одного рабочего дня со дня их передачи в образовательные организации, </w:t>
            </w:r>
            <w:r w:rsid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0A1E45">
            <w:pPr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ознакомление с результатами ГИА-9 под личную подпись участника ГИА-9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ОМСОУ, 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00845" w:rsidRPr="00FA083E" w:rsidRDefault="00100845" w:rsidP="002241D7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FA083E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результат ГИА-9</w:t>
            </w:r>
          </w:p>
        </w:tc>
      </w:tr>
      <w:tr w:rsidR="00404CCC" w:rsidRPr="00FA083E" w:rsidTr="00100845">
        <w:trPr>
          <w:trHeight w:val="144"/>
        </w:trPr>
        <w:tc>
          <w:tcPr>
            <w:tcW w:w="6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4CCC" w:rsidRPr="00404CCC" w:rsidRDefault="00404CCC" w:rsidP="00FA083E">
            <w:pPr>
              <w:textAlignment w:val="baseline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34.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4CCC" w:rsidRPr="00404CCC" w:rsidRDefault="00404CCC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Об организации общественного наблюдения на ГИА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-9</w:t>
            </w:r>
          </w:p>
        </w:tc>
        <w:tc>
          <w:tcPr>
            <w:tcW w:w="2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4CCC" w:rsidRPr="00404CCC" w:rsidRDefault="00404CCC" w:rsidP="000A1E45">
            <w:pPr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обучающиеся образовательных организаций, 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экстерны, </w:t>
            </w: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эксперты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предметных комиссий</w:t>
            </w: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</w:t>
            </w:r>
          </w:p>
          <w:p w:rsidR="00404CCC" w:rsidRPr="00404CCC" w:rsidRDefault="00404CCC" w:rsidP="000A1E45">
            <w:pPr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род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ители (законные представители)</w:t>
            </w:r>
            <w:r w:rsidR="001E302A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, лица, привлекаемые к проведению в ППЭ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4CCC" w:rsidRPr="00404CCC" w:rsidRDefault="00404CCC" w:rsidP="000A1E45">
            <w:pPr>
              <w:tabs>
                <w:tab w:val="left" w:pos="2019"/>
              </w:tabs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сентябрь –</w:t>
            </w: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 </w:t>
            </w: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май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4CCC" w:rsidRPr="00404CCC" w:rsidRDefault="00404CCC" w:rsidP="000A1E45">
            <w:pPr>
              <w:ind w:left="34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размещение информации в сети Интернет, проведение пресс-конференций, </w:t>
            </w: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классных часов, родительских собраний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4CCC" w:rsidRPr="00404CCC" w:rsidRDefault="00536EDB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д</w:t>
            </w:r>
            <w:r w:rsidR="001E302A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епартамент образования ЯНАО</w:t>
            </w:r>
            <w:r w:rsidR="00404CCC"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</w:t>
            </w:r>
          </w:p>
          <w:p w:rsidR="00404CCC" w:rsidRPr="00404CCC" w:rsidRDefault="001E302A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ОМСОУ</w:t>
            </w:r>
            <w:r w:rsidR="00404CCC"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, </w:t>
            </w:r>
            <w:r w:rsidR="00404CCC"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образовательные организации</w:t>
            </w:r>
          </w:p>
        </w:tc>
        <w:tc>
          <w:tcPr>
            <w:tcW w:w="4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404CCC" w:rsidRPr="00404CCC" w:rsidRDefault="00404CCC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lastRenderedPageBreak/>
              <w:t>- для чего нужны общественные наблюдатели;</w:t>
            </w:r>
          </w:p>
          <w:p w:rsidR="00404CCC" w:rsidRPr="00404CCC" w:rsidRDefault="00404CCC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- кто может стать общественным наблюдателем;</w:t>
            </w:r>
          </w:p>
          <w:p w:rsidR="00404CCC" w:rsidRPr="00404CCC" w:rsidRDefault="00404CCC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404CCC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- какие полномочия у общественного </w:t>
            </w:r>
            <w:r w:rsidR="001E302A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наблюдателя.</w:t>
            </w:r>
          </w:p>
          <w:p w:rsidR="00404CCC" w:rsidRPr="00404CCC" w:rsidRDefault="00404CCC" w:rsidP="000A1E45">
            <w:pPr>
              <w:spacing w:line="216" w:lineRule="auto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</w:p>
        </w:tc>
      </w:tr>
    </w:tbl>
    <w:p w:rsidR="00BB7860" w:rsidRPr="00FA083E" w:rsidRDefault="00BB7860" w:rsidP="00B72C91">
      <w:pPr>
        <w:rPr>
          <w:rFonts w:ascii="PT Astra Serif" w:eastAsia="Times New Roman" w:hAnsi="PT Astra Serif" w:cs="Times New Roman"/>
          <w:color w:val="auto"/>
          <w:sz w:val="20"/>
          <w:szCs w:val="20"/>
        </w:rPr>
        <w:sectPr w:rsidR="00BB7860" w:rsidRPr="00FA083E" w:rsidSect="00B72C91">
          <w:pgSz w:w="16837" w:h="11905" w:orient="landscape"/>
          <w:pgMar w:top="567" w:right="1134" w:bottom="1418" w:left="454" w:header="0" w:footer="6" w:gutter="0"/>
          <w:cols w:space="720"/>
          <w:noEndnote/>
          <w:docGrid w:linePitch="360"/>
        </w:sectPr>
      </w:pPr>
    </w:p>
    <w:p w:rsidR="00BB7860" w:rsidRDefault="00BB7860" w:rsidP="00BB7860">
      <w:pPr>
        <w:ind w:left="6379"/>
        <w:jc w:val="both"/>
        <w:rPr>
          <w:rFonts w:ascii="Times New Roman" w:hAnsi="Times New Roman" w:cs="Times New Roman"/>
          <w:sz w:val="18"/>
          <w:szCs w:val="28"/>
        </w:rPr>
      </w:pPr>
      <w:r w:rsidRPr="00BB7860">
        <w:rPr>
          <w:rFonts w:ascii="Times New Roman" w:hAnsi="Times New Roman" w:cs="Times New Roman"/>
          <w:sz w:val="18"/>
          <w:szCs w:val="28"/>
        </w:rPr>
        <w:lastRenderedPageBreak/>
        <w:t>Приложение № 2</w:t>
      </w:r>
    </w:p>
    <w:p w:rsidR="00BB7860" w:rsidRPr="00BB7860" w:rsidRDefault="00BB7860" w:rsidP="00BB7860">
      <w:pPr>
        <w:ind w:left="6379"/>
        <w:jc w:val="both"/>
        <w:rPr>
          <w:rFonts w:ascii="Times New Roman" w:hAnsi="Times New Roman" w:cs="Times New Roman"/>
          <w:sz w:val="18"/>
          <w:szCs w:val="28"/>
        </w:rPr>
      </w:pPr>
    </w:p>
    <w:p w:rsidR="00BB7860" w:rsidRPr="00BB7860" w:rsidRDefault="00BB7860" w:rsidP="00BB7860">
      <w:pPr>
        <w:ind w:left="6379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к</w:t>
      </w:r>
      <w:r w:rsidRPr="00BB7860">
        <w:rPr>
          <w:rFonts w:ascii="Times New Roman" w:hAnsi="Times New Roman" w:cs="Times New Roman"/>
          <w:sz w:val="18"/>
          <w:szCs w:val="28"/>
        </w:rPr>
        <w:t xml:space="preserve"> порядку информирования обучающихся и их родителей (законных представителей)  по вопросам организации и проведения государственной итоговой аттестации по образовательным программам основного общего образования в  Ямало-Ненецком автономном округе</w:t>
      </w:r>
    </w:p>
    <w:p w:rsidR="00BB7860" w:rsidRPr="000D1296" w:rsidRDefault="00BB7860" w:rsidP="00BB78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860" w:rsidRPr="008C02C3" w:rsidRDefault="00BB7860" w:rsidP="008C02C3">
      <w:pPr>
        <w:ind w:left="567" w:firstLine="567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C02C3">
        <w:rPr>
          <w:rFonts w:ascii="PT Astra Serif" w:hAnsi="PT Astra Serif" w:cs="Times New Roman"/>
          <w:b/>
          <w:sz w:val="26"/>
          <w:szCs w:val="26"/>
        </w:rPr>
        <w:t>Памятка о правилах проведения государственной итоговой аттестации по образовательным программам основного общего образования</w:t>
      </w:r>
      <w:r w:rsidRPr="008C02C3">
        <w:rPr>
          <w:rFonts w:ascii="PT Astra Serif" w:hAnsi="PT Astra Serif"/>
          <w:sz w:val="26"/>
          <w:szCs w:val="26"/>
        </w:rPr>
        <w:t xml:space="preserve"> </w:t>
      </w:r>
      <w:r w:rsidRPr="008C02C3">
        <w:rPr>
          <w:rFonts w:ascii="PT Astra Serif" w:hAnsi="PT Astra Serif" w:cs="Times New Roman"/>
          <w:b/>
          <w:sz w:val="26"/>
          <w:szCs w:val="26"/>
        </w:rPr>
        <w:t>для ознакомления участников / родителей (законных представителей) под подпись</w:t>
      </w:r>
    </w:p>
    <w:p w:rsidR="00BB7860" w:rsidRPr="008C02C3" w:rsidRDefault="00BB7860" w:rsidP="008C02C3">
      <w:pPr>
        <w:ind w:left="567" w:firstLine="567"/>
        <w:rPr>
          <w:rFonts w:ascii="PT Astra Serif" w:hAnsi="PT Astra Serif" w:cs="Times New Roman"/>
          <w:b/>
          <w:sz w:val="26"/>
          <w:szCs w:val="26"/>
        </w:rPr>
      </w:pPr>
    </w:p>
    <w:p w:rsidR="00BB7860" w:rsidRPr="008C02C3" w:rsidRDefault="00BB7860" w:rsidP="008C02C3">
      <w:pPr>
        <w:pStyle w:val="ab"/>
        <w:numPr>
          <w:ilvl w:val="0"/>
          <w:numId w:val="17"/>
        </w:numPr>
        <w:ind w:left="567" w:firstLine="567"/>
        <w:jc w:val="center"/>
        <w:rPr>
          <w:rFonts w:ascii="PT Astra Serif" w:hAnsi="PT Astra Serif"/>
          <w:b/>
          <w:sz w:val="26"/>
          <w:szCs w:val="26"/>
        </w:rPr>
      </w:pPr>
      <w:r w:rsidRPr="008C02C3">
        <w:rPr>
          <w:rFonts w:ascii="PT Astra Serif" w:hAnsi="PT Astra Serif"/>
          <w:b/>
          <w:sz w:val="26"/>
          <w:szCs w:val="26"/>
        </w:rPr>
        <w:t>Общие сведения о ГИА-9</w:t>
      </w:r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Государственная итоговая аттестация по образовательным программам основного общего образования (далее – ГИА-9) является обязательной.</w:t>
      </w:r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8C02C3">
        <w:rPr>
          <w:rFonts w:ascii="PT Astra Serif" w:hAnsi="PT Astra Serif"/>
          <w:sz w:val="26"/>
          <w:szCs w:val="26"/>
        </w:rPr>
        <w:t>ГИА-9 включает в себя обязательные экзамены по русскому языку и математике, а также экзамены по выбору обучающегося по двум учебным предметам из числа учебных предметов: физика, химия, биология, литература, география, история, обществознание, иностранные языки (английский, французский, немецкий и испанский языки), информатика и информационно</w:t>
      </w:r>
      <w:r w:rsidR="00D64A60" w:rsidRPr="008C02C3">
        <w:rPr>
          <w:rFonts w:ascii="PT Astra Serif" w:hAnsi="PT Astra Serif"/>
          <w:sz w:val="26"/>
          <w:szCs w:val="26"/>
        </w:rPr>
        <w:t xml:space="preserve"> </w:t>
      </w:r>
      <w:r w:rsidRPr="008C02C3">
        <w:rPr>
          <w:rFonts w:ascii="PT Astra Serif" w:hAnsi="PT Astra Serif"/>
          <w:sz w:val="26"/>
          <w:szCs w:val="26"/>
        </w:rPr>
        <w:t>- коммуникационные технологии (ИКТ), родной язык, родная литература.</w:t>
      </w:r>
      <w:proofErr w:type="gramEnd"/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Для обучающихся с ограниченными возможностями здоровья, обучающихся детей-инвалидов и инвалидов (далее – ОВЗ), количество сдаваемых экзаменов по их желанию сокращается до двух обязательных экзаменов.</w:t>
      </w:r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Основной формой ГИА-9 является основной государственный экзамен (ОГЭ).</w:t>
      </w:r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Для </w:t>
      </w:r>
      <w:proofErr w:type="gramStart"/>
      <w:r w:rsidRPr="008C02C3">
        <w:rPr>
          <w:rFonts w:ascii="PT Astra Serif" w:hAnsi="PT Astra Serif"/>
          <w:sz w:val="26"/>
          <w:szCs w:val="26"/>
        </w:rPr>
        <w:t>обучающихся</w:t>
      </w:r>
      <w:proofErr w:type="gramEnd"/>
      <w:r w:rsidRPr="008C02C3">
        <w:rPr>
          <w:rFonts w:ascii="PT Astra Serif" w:hAnsi="PT Astra Serif"/>
          <w:sz w:val="26"/>
          <w:szCs w:val="26"/>
        </w:rPr>
        <w:t xml:space="preserve"> с ОВЗ итоговая аттестация проводится в форме государственного выпускного экзамена (ГВЭ).</w:t>
      </w:r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Обучающиеся с ОВЗ могут выбрать разные формы экзаменов по своему желанию. </w:t>
      </w:r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По родному языку и родной литературе экзамен пройдет в форме тестирования.</w:t>
      </w:r>
    </w:p>
    <w:p w:rsidR="00BB7860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Обязательным условием получения обучающимися аттестата об основном общем образовании является успешное прохождение ГИА-9 по четырем учебным предметам: по обязательным учебным предметам (русский язык и математика) и двум учебным предметам по выбору обучающегося.</w:t>
      </w:r>
    </w:p>
    <w:p w:rsidR="00C4486F" w:rsidRPr="008C02C3" w:rsidRDefault="00BB7860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Результаты ГИА-9 будут учитываться при выставлении итоговых отметок по всем сдаваемым предметам </w:t>
      </w:r>
      <w:r w:rsidR="001E302A" w:rsidRPr="008C02C3">
        <w:rPr>
          <w:rFonts w:ascii="PT Astra Serif" w:hAnsi="PT Astra Serif"/>
          <w:sz w:val="26"/>
          <w:szCs w:val="26"/>
        </w:rPr>
        <w:t>(по четырем учебным предметам для участников ГИА-9 сдающих четыре экзамена и по двум предметам – для участников с ОВЗ, в случае сдачи двух обязательных экзаменов)</w:t>
      </w:r>
      <w:r w:rsidRPr="008C02C3">
        <w:rPr>
          <w:rFonts w:ascii="PT Astra Serif" w:hAnsi="PT Astra Serif"/>
          <w:sz w:val="26"/>
          <w:szCs w:val="26"/>
        </w:rPr>
        <w:t>.</w:t>
      </w:r>
    </w:p>
    <w:p w:rsidR="001E302A" w:rsidRPr="008C02C3" w:rsidRDefault="001E302A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8C02C3">
        <w:rPr>
          <w:rFonts w:ascii="PT Astra Serif" w:hAnsi="PT Astra Serif"/>
          <w:sz w:val="26"/>
          <w:szCs w:val="26"/>
        </w:rPr>
        <w:t>К ГИА-9 допускаются обучающиеся, не имеющие академической задолженности, в полном объеме выполнившие учебный план или индивидуальный учебный план (имеющие годовые отметки по всем учебным предметам учебного плана за IX класс не ниже удовлетворительных), а также имеющие результат "зачет" за итоговое собеседование по русскому языку.</w:t>
      </w:r>
      <w:proofErr w:type="gramEnd"/>
    </w:p>
    <w:p w:rsidR="001E302A" w:rsidRPr="008C02C3" w:rsidRDefault="00C4486F" w:rsidP="008C02C3">
      <w:pPr>
        <w:pStyle w:val="ab"/>
        <w:numPr>
          <w:ilvl w:val="0"/>
          <w:numId w:val="19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eastAsia="Calibri" w:hAnsi="PT Astra Serif"/>
          <w:sz w:val="26"/>
          <w:szCs w:val="26"/>
          <w:lang w:eastAsia="en-US"/>
        </w:rPr>
        <w:t>Лица</w:t>
      </w:r>
      <w:r w:rsidR="00536EDB" w:rsidRPr="008C02C3">
        <w:rPr>
          <w:rFonts w:ascii="PT Astra Serif" w:eastAsia="Calibri" w:hAnsi="PT Astra Serif"/>
          <w:sz w:val="26"/>
          <w:szCs w:val="26"/>
          <w:lang w:eastAsia="en-US"/>
        </w:rPr>
        <w:t>м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>, ранее получивши</w:t>
      </w:r>
      <w:r w:rsidR="00536EDB" w:rsidRPr="008C02C3">
        <w:rPr>
          <w:rFonts w:ascii="PT Astra Serif" w:eastAsia="Calibri" w:hAnsi="PT Astra Serif"/>
          <w:sz w:val="26"/>
          <w:szCs w:val="26"/>
          <w:lang w:eastAsia="en-US"/>
        </w:rPr>
        <w:t>м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 xml:space="preserve"> допуск к ГИА-9, в том числе в прошлом учебном году, но не прошедши</w:t>
      </w:r>
      <w:r w:rsidR="00D64A60" w:rsidRPr="008C02C3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 xml:space="preserve"> е</w:t>
      </w:r>
      <w:r w:rsidR="00536EDB" w:rsidRPr="008C02C3">
        <w:rPr>
          <w:rFonts w:ascii="PT Astra Serif" w:eastAsia="Calibri" w:hAnsi="PT Astra Serif"/>
          <w:sz w:val="26"/>
          <w:szCs w:val="26"/>
          <w:lang w:eastAsia="en-US"/>
        </w:rPr>
        <w:t>ё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 xml:space="preserve"> (</w:t>
      </w:r>
      <w:r w:rsidRPr="008C02C3">
        <w:rPr>
          <w:rFonts w:ascii="PT Astra Serif" w:eastAsia="Calibri" w:hAnsi="PT Astra Serif" w:cs="PT Astra Serif"/>
          <w:sz w:val="26"/>
          <w:szCs w:val="26"/>
          <w:lang w:eastAsia="en-US"/>
        </w:rPr>
        <w:t>по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Pr="008C02C3">
        <w:rPr>
          <w:rFonts w:ascii="PT Astra Serif" w:eastAsia="Calibri" w:hAnsi="PT Astra Serif" w:cs="PT Astra Serif"/>
          <w:sz w:val="26"/>
          <w:szCs w:val="26"/>
          <w:lang w:eastAsia="en-US"/>
        </w:rPr>
        <w:t>причине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Pr="008C02C3">
        <w:rPr>
          <w:rFonts w:ascii="PT Astra Serif" w:eastAsia="Calibri" w:hAnsi="PT Astra Serif" w:cs="PT Astra Serif"/>
          <w:sz w:val="26"/>
          <w:szCs w:val="26"/>
          <w:lang w:eastAsia="en-US"/>
        </w:rPr>
        <w:t>неявки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>, длительной болезни и др.) или получивш</w:t>
      </w:r>
      <w:r w:rsidR="00D64A60" w:rsidRPr="008C02C3">
        <w:rPr>
          <w:rFonts w:ascii="PT Astra Serif" w:eastAsia="Calibri" w:hAnsi="PT Astra Serif"/>
          <w:sz w:val="26"/>
          <w:szCs w:val="26"/>
          <w:lang w:eastAsia="en-US"/>
        </w:rPr>
        <w:t>ие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 xml:space="preserve"> на ГИА-9 неудовлетворительные результаты, должен быть обеспечен допуск к повторному прохождению ГИА-9 (без предъявления требований повторного получения допуска к е</w:t>
      </w:r>
      <w:r w:rsidR="00536EDB" w:rsidRPr="008C02C3">
        <w:rPr>
          <w:rFonts w:ascii="PT Astra Serif" w:eastAsia="Calibri" w:hAnsi="PT Astra Serif"/>
          <w:sz w:val="26"/>
          <w:szCs w:val="26"/>
          <w:lang w:eastAsia="en-US"/>
        </w:rPr>
        <w:t>ё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Pr="008C02C3">
        <w:rPr>
          <w:rFonts w:ascii="PT Astra Serif" w:eastAsia="Calibri" w:hAnsi="PT Astra Serif" w:cs="PT Astra Serif"/>
          <w:sz w:val="26"/>
          <w:szCs w:val="26"/>
          <w:lang w:eastAsia="en-US"/>
        </w:rPr>
        <w:t>прохождению</w:t>
      </w:r>
      <w:r w:rsidRPr="008C02C3">
        <w:rPr>
          <w:rFonts w:ascii="PT Astra Serif" w:eastAsia="Calibri" w:hAnsi="PT Astra Serif"/>
          <w:sz w:val="26"/>
          <w:szCs w:val="26"/>
          <w:lang w:eastAsia="en-US"/>
        </w:rPr>
        <w:t>). Данная категория участников повторно проходит ГИА-9 по учебным предметам, при сдаче которых получен неудовлетворительный результат и (или) участник не смог явиться.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</w:p>
    <w:p w:rsidR="00BB7860" w:rsidRPr="008C02C3" w:rsidRDefault="00BB7860" w:rsidP="008C02C3">
      <w:pPr>
        <w:pStyle w:val="ab"/>
        <w:numPr>
          <w:ilvl w:val="0"/>
          <w:numId w:val="17"/>
        </w:numPr>
        <w:ind w:left="567" w:firstLine="567"/>
        <w:jc w:val="center"/>
        <w:rPr>
          <w:rFonts w:ascii="PT Astra Serif" w:hAnsi="PT Astra Serif"/>
          <w:b/>
          <w:sz w:val="26"/>
          <w:szCs w:val="26"/>
        </w:rPr>
      </w:pPr>
      <w:r w:rsidRPr="008C02C3">
        <w:rPr>
          <w:rFonts w:ascii="PT Astra Serif" w:hAnsi="PT Astra Serif"/>
          <w:b/>
          <w:sz w:val="26"/>
          <w:szCs w:val="26"/>
        </w:rPr>
        <w:t>Регистрация на участие</w:t>
      </w:r>
    </w:p>
    <w:p w:rsidR="00BB7860" w:rsidRPr="008C02C3" w:rsidRDefault="00BB7860" w:rsidP="008C02C3">
      <w:pPr>
        <w:pStyle w:val="ab"/>
        <w:numPr>
          <w:ilvl w:val="0"/>
          <w:numId w:val="20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lastRenderedPageBreak/>
        <w:t>Для участия в ГИА-9 обучающемуся необходимо до 1 марта (включительно) года, соответст</w:t>
      </w:r>
      <w:r w:rsidR="00E15F55" w:rsidRPr="008C02C3">
        <w:rPr>
          <w:rFonts w:ascii="PT Astra Serif" w:hAnsi="PT Astra Serif"/>
          <w:sz w:val="26"/>
          <w:szCs w:val="26"/>
        </w:rPr>
        <w:t xml:space="preserve">вующему году проведения ГИА-9, </w:t>
      </w:r>
      <w:r w:rsidRPr="008C02C3">
        <w:rPr>
          <w:rFonts w:ascii="PT Astra Serif" w:hAnsi="PT Astra Serif"/>
          <w:sz w:val="26"/>
          <w:szCs w:val="26"/>
        </w:rPr>
        <w:t>подать заявление в образовательную организацию, имеющую государственную аккредитацию по образовательной программе основного общего образования, с указанием перечня выбранных</w:t>
      </w:r>
      <w:r w:rsidR="00E15F55" w:rsidRPr="008C02C3">
        <w:rPr>
          <w:rFonts w:ascii="PT Astra Serif" w:hAnsi="PT Astra Serif"/>
          <w:sz w:val="26"/>
          <w:szCs w:val="26"/>
        </w:rPr>
        <w:t xml:space="preserve"> учебных предметов, </w:t>
      </w:r>
      <w:r w:rsidRPr="008C02C3">
        <w:rPr>
          <w:rFonts w:ascii="PT Astra Serif" w:hAnsi="PT Astra Serif"/>
          <w:sz w:val="26"/>
          <w:szCs w:val="26"/>
        </w:rPr>
        <w:t>формы (форм)</w:t>
      </w:r>
      <w:r w:rsidR="00E15F55" w:rsidRPr="008C02C3">
        <w:rPr>
          <w:rFonts w:ascii="PT Astra Serif" w:hAnsi="PT Astra Serif"/>
          <w:sz w:val="26"/>
          <w:szCs w:val="26"/>
        </w:rPr>
        <w:t xml:space="preserve"> и сроков участия в</w:t>
      </w:r>
      <w:r w:rsidRPr="008C02C3">
        <w:rPr>
          <w:rFonts w:ascii="PT Astra Serif" w:hAnsi="PT Astra Serif"/>
          <w:sz w:val="26"/>
          <w:szCs w:val="26"/>
        </w:rPr>
        <w:t xml:space="preserve"> ГИА-9.</w:t>
      </w:r>
    </w:p>
    <w:p w:rsidR="00E15F55" w:rsidRPr="008C02C3" w:rsidRDefault="00BB7860" w:rsidP="008C02C3">
      <w:pPr>
        <w:pStyle w:val="ab"/>
        <w:numPr>
          <w:ilvl w:val="0"/>
          <w:numId w:val="20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Заявления подаются обучающимися лично на основании документа, удостоверяющего личность, или их родителями (законными представителями) на основании документа, удостоверяющего их личность, или уполномоченными лицами на основании документа, удостоверяющего их личность, и доверенности.</w:t>
      </w:r>
    </w:p>
    <w:p w:rsidR="00E15F55" w:rsidRPr="008C02C3" w:rsidRDefault="00BB7860" w:rsidP="008C02C3">
      <w:pPr>
        <w:pStyle w:val="ab"/>
        <w:numPr>
          <w:ilvl w:val="0"/>
          <w:numId w:val="20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8C02C3">
        <w:rPr>
          <w:rFonts w:ascii="PT Astra Serif" w:hAnsi="PT Astra Serif"/>
          <w:sz w:val="26"/>
          <w:szCs w:val="26"/>
        </w:rPr>
        <w:t>Обучающиеся с ограниченными возможностями здоровья при подаче заявления предъявляют копию рекомендаций психолого-медико-педагогической комиссии</w:t>
      </w:r>
      <w:r w:rsidR="00E15F55" w:rsidRPr="008C02C3">
        <w:rPr>
          <w:rFonts w:ascii="PT Astra Serif" w:hAnsi="PT Astra Serif"/>
          <w:sz w:val="26"/>
          <w:szCs w:val="26"/>
        </w:rPr>
        <w:t xml:space="preserve"> (далее – ПМПК)</w:t>
      </w:r>
      <w:r w:rsidRPr="008C02C3">
        <w:rPr>
          <w:rFonts w:ascii="PT Astra Serif" w:hAnsi="PT Astra Serif"/>
          <w:sz w:val="26"/>
          <w:szCs w:val="26"/>
        </w:rPr>
        <w:t>, а обучающиеся дети-инвалиды и инвалиды –</w:t>
      </w:r>
      <w:r w:rsidR="00E15F55" w:rsidRPr="008C02C3">
        <w:rPr>
          <w:rFonts w:ascii="PT Astra Serif" w:hAnsi="PT Astra Serif"/>
          <w:sz w:val="26"/>
          <w:szCs w:val="26"/>
        </w:rPr>
        <w:t xml:space="preserve"> </w:t>
      </w:r>
      <w:r w:rsidRPr="008C02C3">
        <w:rPr>
          <w:rFonts w:ascii="PT Astra Serif" w:hAnsi="PT Astra Serif"/>
          <w:sz w:val="26"/>
          <w:szCs w:val="26"/>
        </w:rPr>
        <w:t>оригинал или заверенную в установленном порядке копию справки, подтверждающую факт установления инвалидности</w:t>
      </w:r>
      <w:r w:rsidR="00E15F55" w:rsidRPr="008C02C3">
        <w:rPr>
          <w:rFonts w:ascii="PT Astra Serif" w:hAnsi="PT Astra Serif"/>
          <w:sz w:val="26"/>
          <w:szCs w:val="26"/>
        </w:rPr>
        <w:t xml:space="preserve">  </w:t>
      </w:r>
      <w:r w:rsidRPr="008C02C3">
        <w:rPr>
          <w:rFonts w:ascii="PT Astra Serif" w:hAnsi="PT Astra Serif"/>
          <w:sz w:val="26"/>
          <w:szCs w:val="26"/>
        </w:rPr>
        <w:t>выданной федеральным государственным учреждени</w:t>
      </w:r>
      <w:r w:rsidR="00E15F55" w:rsidRPr="008C02C3">
        <w:rPr>
          <w:rFonts w:ascii="PT Astra Serif" w:hAnsi="PT Astra Serif"/>
          <w:sz w:val="26"/>
          <w:szCs w:val="26"/>
        </w:rPr>
        <w:t>ем медико-социальной экспертизы (далее - справка, подтверждающая инвалидность), а также копию рекомендаций ПМПК в сл</w:t>
      </w:r>
      <w:r w:rsidR="001F0982" w:rsidRPr="008C02C3">
        <w:rPr>
          <w:rFonts w:ascii="PT Astra Serif" w:hAnsi="PT Astra Serif"/>
          <w:sz w:val="26"/>
          <w:szCs w:val="26"/>
        </w:rPr>
        <w:t>учае</w:t>
      </w:r>
      <w:r w:rsidR="00867311" w:rsidRPr="008C02C3">
        <w:rPr>
          <w:rFonts w:ascii="PT Astra Serif" w:hAnsi="PT Astra Serif"/>
          <w:sz w:val="26"/>
          <w:szCs w:val="26"/>
        </w:rPr>
        <w:t xml:space="preserve"> необходимости создания специальных условий.</w:t>
      </w:r>
      <w:proofErr w:type="gramEnd"/>
    </w:p>
    <w:p w:rsidR="00BB7860" w:rsidRPr="008C02C3" w:rsidRDefault="00BB7860" w:rsidP="008C02C3">
      <w:pPr>
        <w:pStyle w:val="ab"/>
        <w:numPr>
          <w:ilvl w:val="0"/>
          <w:numId w:val="20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Обучающиеся вправе изменить (дополнить) перечень указанных в заявлении экзаменов</w:t>
      </w:r>
      <w:r w:rsidR="00867311" w:rsidRPr="008C02C3">
        <w:rPr>
          <w:rFonts w:ascii="PT Astra Serif" w:hAnsi="PT Astra Serif"/>
          <w:sz w:val="26"/>
          <w:szCs w:val="26"/>
        </w:rPr>
        <w:t>, а также изменить форму (для лиц с ОВЗ, детей-инвалидов и инвалидов), и сроки участия</w:t>
      </w:r>
      <w:r w:rsidRPr="008C02C3">
        <w:rPr>
          <w:rFonts w:ascii="PT Astra Serif" w:hAnsi="PT Astra Serif"/>
          <w:sz w:val="26"/>
          <w:szCs w:val="26"/>
        </w:rPr>
        <w:t xml:space="preserve"> только при наличии у них уважительных причин (болезни или иных обстоятельств, подтвержденных документально). В этом случае, не позднее, чем за две недели до начала соответствующ</w:t>
      </w:r>
      <w:r w:rsidR="00867311" w:rsidRPr="008C02C3">
        <w:rPr>
          <w:rFonts w:ascii="PT Astra Serif" w:hAnsi="PT Astra Serif"/>
          <w:sz w:val="26"/>
          <w:szCs w:val="26"/>
        </w:rPr>
        <w:t>его</w:t>
      </w:r>
      <w:r w:rsidRPr="008C02C3">
        <w:rPr>
          <w:rFonts w:ascii="PT Astra Serif" w:hAnsi="PT Astra Serif"/>
          <w:sz w:val="26"/>
          <w:szCs w:val="26"/>
        </w:rPr>
        <w:t xml:space="preserve"> экзамен</w:t>
      </w:r>
      <w:r w:rsidR="00867311" w:rsidRPr="008C02C3">
        <w:rPr>
          <w:rFonts w:ascii="PT Astra Serif" w:hAnsi="PT Astra Serif"/>
          <w:sz w:val="26"/>
          <w:szCs w:val="26"/>
        </w:rPr>
        <w:t>а</w:t>
      </w:r>
      <w:r w:rsidRPr="008C02C3">
        <w:rPr>
          <w:rFonts w:ascii="PT Astra Serif" w:hAnsi="PT Astra Serif"/>
          <w:sz w:val="26"/>
          <w:szCs w:val="26"/>
        </w:rPr>
        <w:t>, обучающийся подает заявление в государственную экзаменационную комиссию (далее – ГЭК) с указанием измененного перечня учебных предметов, по которым он планирует пройти ГИА-9,</w:t>
      </w:r>
      <w:r w:rsidR="00867311" w:rsidRPr="008C02C3">
        <w:rPr>
          <w:rFonts w:ascii="PT Astra Serif" w:hAnsi="PT Astra Serif"/>
          <w:sz w:val="26"/>
          <w:szCs w:val="26"/>
        </w:rPr>
        <w:t xml:space="preserve"> и (или) измененной формы ГИА-9, сроков участия в ГИА-9</w:t>
      </w:r>
      <w:r w:rsidRPr="008C02C3">
        <w:rPr>
          <w:rFonts w:ascii="PT Astra Serif" w:hAnsi="PT Astra Serif"/>
          <w:sz w:val="26"/>
          <w:szCs w:val="26"/>
        </w:rPr>
        <w:t xml:space="preserve"> и причины изменения заявленного ранее перечня.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</w:p>
    <w:p w:rsidR="00BB7860" w:rsidRPr="008C02C3" w:rsidRDefault="00BB7860" w:rsidP="008C02C3">
      <w:pPr>
        <w:pStyle w:val="ab"/>
        <w:numPr>
          <w:ilvl w:val="0"/>
          <w:numId w:val="17"/>
        </w:numPr>
        <w:ind w:left="567" w:firstLine="567"/>
        <w:jc w:val="center"/>
        <w:rPr>
          <w:rFonts w:ascii="PT Astra Serif" w:hAnsi="PT Astra Serif"/>
          <w:b/>
          <w:sz w:val="26"/>
          <w:szCs w:val="26"/>
        </w:rPr>
      </w:pPr>
      <w:r w:rsidRPr="008C02C3">
        <w:rPr>
          <w:rFonts w:ascii="PT Astra Serif" w:hAnsi="PT Astra Serif"/>
          <w:b/>
          <w:sz w:val="26"/>
          <w:szCs w:val="26"/>
        </w:rPr>
        <w:t>Сроки проведения ГИА-9</w:t>
      </w:r>
    </w:p>
    <w:p w:rsidR="00C063DD" w:rsidRPr="008C02C3" w:rsidRDefault="00C063DD" w:rsidP="008C02C3">
      <w:pPr>
        <w:pStyle w:val="ab"/>
        <w:numPr>
          <w:ilvl w:val="0"/>
          <w:numId w:val="21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Расписание экзаменов и необходимая информация о порядке проведения ГИА-9 публикуются на официальных сайтах: Федеральной службы по надзору в сфере образования и науки (obrnadzor.gov.ru), официальном информационном портале ГИА-9 (http://gia.edu.ru/ru/), на сайте департамента образования Ямало-Ненецкого автономного округа (</w:t>
      </w:r>
      <w:r w:rsidR="0039635D" w:rsidRPr="008C02C3">
        <w:rPr>
          <w:rFonts w:ascii="PT Astra Serif" w:hAnsi="PT Astra Serif"/>
          <w:sz w:val="26"/>
          <w:szCs w:val="26"/>
        </w:rPr>
        <w:t>https://do.yanao.ru/activity/4636/</w:t>
      </w:r>
      <w:r w:rsidRPr="008C02C3">
        <w:rPr>
          <w:rFonts w:ascii="PT Astra Serif" w:hAnsi="PT Astra Serif"/>
          <w:sz w:val="26"/>
          <w:szCs w:val="26"/>
        </w:rPr>
        <w:t>).</w:t>
      </w:r>
    </w:p>
    <w:p w:rsidR="00BB7860" w:rsidRPr="008C02C3" w:rsidRDefault="00BB7860" w:rsidP="008C02C3">
      <w:pPr>
        <w:pStyle w:val="ab"/>
        <w:numPr>
          <w:ilvl w:val="0"/>
          <w:numId w:val="21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Для </w:t>
      </w:r>
      <w:proofErr w:type="gramStart"/>
      <w:r w:rsidRPr="008C02C3">
        <w:rPr>
          <w:rFonts w:ascii="PT Astra Serif" w:hAnsi="PT Astra Serif"/>
          <w:sz w:val="26"/>
          <w:szCs w:val="26"/>
        </w:rPr>
        <w:t>обучающихся</w:t>
      </w:r>
      <w:proofErr w:type="gramEnd"/>
      <w:r w:rsidRPr="008C02C3">
        <w:rPr>
          <w:rFonts w:ascii="PT Astra Serif" w:hAnsi="PT Astra Serif"/>
          <w:sz w:val="26"/>
          <w:szCs w:val="26"/>
        </w:rPr>
        <w:t xml:space="preserve">, не имеющих возможности по уважительным причинам, подтвержденным документально, пройти ГИА-9 в основной период, ГИА-9 проводится досрочно, но не ранее 20 апреля. </w:t>
      </w:r>
    </w:p>
    <w:p w:rsidR="00BB7860" w:rsidRPr="008C02C3" w:rsidRDefault="00BB7860" w:rsidP="008C02C3">
      <w:pPr>
        <w:pStyle w:val="ab"/>
        <w:numPr>
          <w:ilvl w:val="0"/>
          <w:numId w:val="21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8C02C3">
        <w:rPr>
          <w:rFonts w:ascii="PT Astra Serif" w:hAnsi="PT Astra Serif"/>
          <w:sz w:val="26"/>
          <w:szCs w:val="26"/>
        </w:rPr>
        <w:t>Обучающимся, не прошедшим ГИА-9 или получившим на ГИА-9 неудовлетворительные результаты более чем по двум предметам, либо получившим повторно неудовлетворительный результат по одному</w:t>
      </w:r>
      <w:r w:rsidR="0039635D" w:rsidRPr="008C02C3">
        <w:rPr>
          <w:rFonts w:ascii="PT Astra Serif" w:hAnsi="PT Astra Serif"/>
          <w:sz w:val="26"/>
          <w:szCs w:val="26"/>
        </w:rPr>
        <w:t xml:space="preserve"> или двум</w:t>
      </w:r>
      <w:r w:rsidRPr="008C02C3">
        <w:rPr>
          <w:rFonts w:ascii="PT Astra Serif" w:hAnsi="PT Astra Serif"/>
          <w:sz w:val="26"/>
          <w:szCs w:val="26"/>
        </w:rPr>
        <w:t xml:space="preserve"> </w:t>
      </w:r>
      <w:r w:rsidR="0039635D" w:rsidRPr="008C02C3">
        <w:rPr>
          <w:rFonts w:ascii="PT Astra Serif" w:hAnsi="PT Astra Serif"/>
          <w:sz w:val="26"/>
          <w:szCs w:val="26"/>
        </w:rPr>
        <w:t>учебным</w:t>
      </w:r>
      <w:r w:rsidRPr="008C02C3">
        <w:rPr>
          <w:rFonts w:ascii="PT Astra Serif" w:hAnsi="PT Astra Serif"/>
          <w:sz w:val="26"/>
          <w:szCs w:val="26"/>
        </w:rPr>
        <w:t xml:space="preserve"> предмет</w:t>
      </w:r>
      <w:r w:rsidR="0039635D" w:rsidRPr="008C02C3">
        <w:rPr>
          <w:rFonts w:ascii="PT Astra Serif" w:hAnsi="PT Astra Serif"/>
          <w:sz w:val="26"/>
          <w:szCs w:val="26"/>
        </w:rPr>
        <w:t>ам</w:t>
      </w:r>
      <w:r w:rsidRPr="008C02C3">
        <w:rPr>
          <w:rFonts w:ascii="PT Astra Serif" w:hAnsi="PT Astra Serif"/>
          <w:sz w:val="26"/>
          <w:szCs w:val="26"/>
        </w:rPr>
        <w:t xml:space="preserve"> на ГИА-9 в </w:t>
      </w:r>
      <w:r w:rsidR="0039635D" w:rsidRPr="008C02C3">
        <w:rPr>
          <w:rFonts w:ascii="PT Astra Serif" w:hAnsi="PT Astra Serif"/>
          <w:sz w:val="26"/>
          <w:szCs w:val="26"/>
        </w:rPr>
        <w:t>резервные</w:t>
      </w:r>
      <w:r w:rsidRPr="008C02C3">
        <w:rPr>
          <w:rFonts w:ascii="PT Astra Serif" w:hAnsi="PT Astra Serif"/>
          <w:sz w:val="26"/>
          <w:szCs w:val="26"/>
        </w:rPr>
        <w:t xml:space="preserve"> сроки, будет предоставлено право повторно сдать экзамены по соответствующим учебным предметам</w:t>
      </w:r>
      <w:r w:rsidR="0039635D" w:rsidRPr="008C02C3">
        <w:rPr>
          <w:rFonts w:ascii="PT Astra Serif" w:hAnsi="PT Astra Serif"/>
          <w:sz w:val="26"/>
          <w:szCs w:val="26"/>
        </w:rPr>
        <w:t xml:space="preserve"> в дополнительный период, но</w:t>
      </w:r>
      <w:r w:rsidRPr="008C02C3">
        <w:rPr>
          <w:rFonts w:ascii="PT Astra Serif" w:hAnsi="PT Astra Serif"/>
          <w:sz w:val="26"/>
          <w:szCs w:val="26"/>
        </w:rPr>
        <w:t xml:space="preserve"> не ранее 1 сентября текущего года.</w:t>
      </w:r>
      <w:proofErr w:type="gramEnd"/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C02C3">
        <w:rPr>
          <w:rFonts w:ascii="PT Astra Serif" w:hAnsi="PT Astra Serif" w:cs="Times New Roman"/>
          <w:b/>
          <w:sz w:val="26"/>
          <w:szCs w:val="26"/>
        </w:rPr>
        <w:t>4. Проведение ГИА-9</w:t>
      </w:r>
    </w:p>
    <w:p w:rsidR="00BB7860" w:rsidRPr="008C02C3" w:rsidRDefault="00BB7860" w:rsidP="008C02C3">
      <w:pPr>
        <w:numPr>
          <w:ilvl w:val="0"/>
          <w:numId w:val="18"/>
        </w:num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В целях обеспечения безопасности, обеспечения порядка и предотвращения фактов нарушения порядка проведения ГИА-9 пункты проведения экзаменов (ППЭ) оборудуются стационарными и (или) переносными металлоискателями; ППЭ и аудитории ППЭ оборудуются средствами видеонаблюдения.</w:t>
      </w:r>
    </w:p>
    <w:p w:rsidR="00BB7860" w:rsidRPr="008C02C3" w:rsidRDefault="00BB7860" w:rsidP="008C02C3">
      <w:pPr>
        <w:numPr>
          <w:ilvl w:val="0"/>
          <w:numId w:val="18"/>
        </w:num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ГИА-9 по всем учебным предметам начинается в 10.00 по местному времени.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b/>
          <w:i/>
          <w:sz w:val="26"/>
          <w:szCs w:val="26"/>
        </w:rPr>
      </w:pPr>
      <w:r w:rsidRPr="008C02C3">
        <w:rPr>
          <w:rFonts w:ascii="PT Astra Serif" w:hAnsi="PT Astra Serif" w:cs="Times New Roman"/>
          <w:b/>
          <w:i/>
          <w:sz w:val="26"/>
          <w:szCs w:val="26"/>
        </w:rPr>
        <w:t>Обязанности участника ГИА-9 в рамках участия в ГИА-9: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lastRenderedPageBreak/>
        <w:t>В день экзамена участник ГИА-9 прибывает в ППЭ не позднее 9.15 по местному времени.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Допуск обучающихся в ППЭ осуществляется при наличии у них документа, удостоверяющего личность, и при наличии их в списках распределения </w:t>
      </w:r>
      <w:proofErr w:type="gramStart"/>
      <w:r w:rsidRPr="008C02C3">
        <w:rPr>
          <w:rFonts w:ascii="PT Astra Serif" w:hAnsi="PT Astra Serif"/>
          <w:sz w:val="26"/>
          <w:szCs w:val="26"/>
        </w:rPr>
        <w:t>в</w:t>
      </w:r>
      <w:proofErr w:type="gramEnd"/>
      <w:r w:rsidRPr="008C02C3">
        <w:rPr>
          <w:rFonts w:ascii="PT Astra Serif" w:hAnsi="PT Astra Serif"/>
          <w:sz w:val="26"/>
          <w:szCs w:val="26"/>
        </w:rPr>
        <w:t xml:space="preserve"> данный ППЭ. 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В случае отсутствия у обучающегося документа, удостоверяющего личность, он допускается в ППЭ после письменного подтверждения его личности сопровождающим от образовательной организации.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Если участник ГИА-9 опоздал на экзамен, он допускается к сдаче ГИА-9 в установленном порядке, при этом время окончания экзамена не продлевается.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b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Повторный общий инструктаж для опоздавших участников ГИА-9 не проводится. 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Рекомендуется взять с собой на экзамен только необходимые вещи. Иные личные вещи участники ГИА-9 обязаны оставить в специально выделенном месте, до входа в ППЭ месте (помещении) для хранения личных вещей участников ГИА-9. Указанное место для личных вещей участников ГИА-9 организуется до установленного места расположения металлоискателя (рамки стационарного и/или переносного металлоискателя).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Участник ГИА-9 занимает рабочее место в аудитории в соответствии с провед</w:t>
      </w:r>
      <w:r w:rsidR="00B81C84" w:rsidRPr="008C02C3">
        <w:rPr>
          <w:rFonts w:ascii="PT Astra Serif" w:hAnsi="PT Astra Serif"/>
          <w:sz w:val="26"/>
          <w:szCs w:val="26"/>
        </w:rPr>
        <w:t>ё</w:t>
      </w:r>
      <w:r w:rsidRPr="008C02C3">
        <w:rPr>
          <w:rFonts w:ascii="PT Astra Serif" w:hAnsi="PT Astra Serif"/>
          <w:sz w:val="26"/>
          <w:szCs w:val="26"/>
        </w:rPr>
        <w:t>нным распределением. Изменение рабочего места не допускается.</w:t>
      </w:r>
    </w:p>
    <w:p w:rsidR="00BB7860" w:rsidRPr="008C02C3" w:rsidRDefault="00BB7860" w:rsidP="008C02C3">
      <w:pPr>
        <w:pStyle w:val="ab"/>
        <w:numPr>
          <w:ilvl w:val="0"/>
          <w:numId w:val="17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proofErr w:type="gramStart"/>
      <w:r w:rsidRPr="008C02C3">
        <w:rPr>
          <w:rFonts w:ascii="PT Astra Serif" w:hAnsi="PT Astra Serif"/>
          <w:sz w:val="26"/>
          <w:szCs w:val="26"/>
        </w:rPr>
        <w:t>В день проведения экзамена в ППЭ участникам ГИА-9 запрещается: общаться друг с другом, свободно перемещаться по аудитории и ППЭ, выходить из аудитори</w:t>
      </w:r>
      <w:r w:rsidR="00B81C84" w:rsidRPr="008C02C3">
        <w:rPr>
          <w:rFonts w:ascii="PT Astra Serif" w:hAnsi="PT Astra Serif"/>
          <w:sz w:val="26"/>
          <w:szCs w:val="26"/>
        </w:rPr>
        <w:t xml:space="preserve">и без разрешения организатора, </w:t>
      </w:r>
      <w:r w:rsidRPr="008C02C3">
        <w:rPr>
          <w:rFonts w:ascii="PT Astra Serif" w:hAnsi="PT Astra Serif"/>
          <w:sz w:val="26"/>
          <w:szCs w:val="26"/>
        </w:rPr>
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информации, выносить из аудиторий и ППЭ экзаменационные материалы на бумажном или электронном носителях, фотографировать</w:t>
      </w:r>
      <w:proofErr w:type="gramEnd"/>
      <w:r w:rsidRPr="008C02C3">
        <w:rPr>
          <w:rFonts w:ascii="PT Astra Serif" w:hAnsi="PT Astra Serif"/>
          <w:sz w:val="26"/>
          <w:szCs w:val="26"/>
        </w:rPr>
        <w:t xml:space="preserve"> экзаменационные материалы.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7. При выходе из аудитории во время экзамена участник ГИА-9 должен оставить экзаменационные материалы, черновики и письменные принадлежности на рабочем столе.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 xml:space="preserve">8. Участники ГИА-9, допустившие нарушение указанных требований или иные нарушения порядка, удаляются с экзамена. По данному факту лицами, ответственными за проведение ГИА-9 в ППЭ, составляется акт, который передаётся на рассмотрение в государственную экзаменационную комиссию (далее – ГЭК). Если факт нарушения участником ГИА-9 порядка подтверждается, </w:t>
      </w:r>
      <w:r w:rsidR="00B81C84" w:rsidRPr="008C02C3">
        <w:rPr>
          <w:rFonts w:ascii="PT Astra Serif" w:hAnsi="PT Astra Serif" w:cs="Times New Roman"/>
          <w:sz w:val="26"/>
          <w:szCs w:val="26"/>
        </w:rPr>
        <w:t xml:space="preserve">председатель </w:t>
      </w:r>
      <w:r w:rsidRPr="008C02C3">
        <w:rPr>
          <w:rFonts w:ascii="PT Astra Serif" w:hAnsi="PT Astra Serif" w:cs="Times New Roman"/>
          <w:sz w:val="26"/>
          <w:szCs w:val="26"/>
        </w:rPr>
        <w:t xml:space="preserve">ГЭК принимает решение об аннулировании результатов участника ГИА-9 по соответствующему учебному предмету. 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9. Экзаменационная работа выполняется гелевой, капиллярной ручкой с чернилами черного цвета. Экзаменационные работы, выполненные другими письменными принадлежностями, не обрабатываются и не проверяются.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b/>
          <w:i/>
          <w:sz w:val="26"/>
          <w:szCs w:val="26"/>
        </w:rPr>
      </w:pPr>
      <w:r w:rsidRPr="008C02C3">
        <w:rPr>
          <w:rFonts w:ascii="PT Astra Serif" w:hAnsi="PT Astra Serif" w:cs="Times New Roman"/>
          <w:b/>
          <w:i/>
          <w:sz w:val="26"/>
          <w:szCs w:val="26"/>
        </w:rPr>
        <w:t>Права участника ГИА-9 в рамках участия в ГИА-9: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 Участник ГИА-9 может при выполнении работы использовать черновики и делать пометки в контрольных измерительных материалах (далее – КИМ) (в случае проведения ГИА-9 по иностранным языкам (раздел «Говорение») черновики не выдаются).</w:t>
      </w:r>
    </w:p>
    <w:p w:rsidR="00BB7860" w:rsidRPr="008C02C3" w:rsidRDefault="00BB7860" w:rsidP="008C02C3">
      <w:pPr>
        <w:pStyle w:val="ab"/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Внимание! Черновики и КИМ не проверяются и записи в них не учитываются при обработке.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Участник ГИА-9, который по состоянию здоровья или другим объективным причинам не может завершить выполнение экзаменационной работы, имеет право досрочно сдать экзаменационные материалы и покинуть аудиторию. В этом случае участник ГИА-9 в сопровождении организатора проходит в медицинский кабинет, куда приглашается </w:t>
      </w:r>
      <w:r w:rsidR="00B81C84" w:rsidRPr="008C02C3">
        <w:rPr>
          <w:rFonts w:ascii="PT Astra Serif" w:hAnsi="PT Astra Serif"/>
          <w:sz w:val="26"/>
          <w:szCs w:val="26"/>
        </w:rPr>
        <w:t>член</w:t>
      </w:r>
      <w:r w:rsidRPr="008C02C3">
        <w:rPr>
          <w:rFonts w:ascii="PT Astra Serif" w:hAnsi="PT Astra Serif"/>
          <w:sz w:val="26"/>
          <w:szCs w:val="26"/>
        </w:rPr>
        <w:t xml:space="preserve"> ГЭК. В случае подтверждения </w:t>
      </w:r>
      <w:r w:rsidRPr="008C02C3">
        <w:rPr>
          <w:rFonts w:ascii="PT Astra Serif" w:hAnsi="PT Astra Serif"/>
          <w:sz w:val="26"/>
          <w:szCs w:val="26"/>
        </w:rPr>
        <w:lastRenderedPageBreak/>
        <w:t xml:space="preserve">медицинским работником ухудшения состояния здоровья участника ГИА-9 и при согласии участника ГИА-9 досрочно завершить экзамен, составляется Акт о досрочном завершении экзамена по объективным причинам. В дальнейшем участник ГИА-9 по решению ГЭК сможет сдать экзамен по данному предмету в дополнительные сроки. </w:t>
      </w:r>
    </w:p>
    <w:p w:rsidR="00BB7860" w:rsidRPr="008C02C3" w:rsidRDefault="00BB7860" w:rsidP="008C02C3">
      <w:pPr>
        <w:pStyle w:val="ab"/>
        <w:numPr>
          <w:ilvl w:val="0"/>
          <w:numId w:val="18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Повторно к сдаче ГИА-9 в текущем учебном году по решению ГЭК допускаются:</w:t>
      </w:r>
    </w:p>
    <w:p w:rsidR="00BB7860" w:rsidRPr="008C02C3" w:rsidRDefault="00BB7860" w:rsidP="008C02C3">
      <w:pPr>
        <w:pStyle w:val="ab"/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- получившие на ГИА-9 неудовлетворительные результаты не более чем по двум учебным предметам;</w:t>
      </w:r>
    </w:p>
    <w:p w:rsidR="00BB7860" w:rsidRPr="008C02C3" w:rsidRDefault="00BB7860" w:rsidP="008C02C3">
      <w:pPr>
        <w:pStyle w:val="ab"/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- не явившиеся на экзамены по уважительным причинам (болезнь или иные обстоятельства, подтвержденные документально);</w:t>
      </w:r>
    </w:p>
    <w:p w:rsidR="00BB7860" w:rsidRPr="008C02C3" w:rsidRDefault="00BB7860" w:rsidP="008C02C3">
      <w:pPr>
        <w:pStyle w:val="ab"/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- не завершившие выполнение экзаменационной работы по уважительным причинам (болезнь или иные обстоятельства, подтвержденные документально);</w:t>
      </w:r>
    </w:p>
    <w:p w:rsidR="00BB7860" w:rsidRPr="008C02C3" w:rsidRDefault="00BB7860" w:rsidP="008C02C3">
      <w:pPr>
        <w:pStyle w:val="ab"/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- </w:t>
      </w:r>
      <w:proofErr w:type="gramStart"/>
      <w:r w:rsidRPr="008C02C3">
        <w:rPr>
          <w:rFonts w:ascii="PT Astra Serif" w:hAnsi="PT Astra Serif"/>
          <w:sz w:val="26"/>
          <w:szCs w:val="26"/>
        </w:rPr>
        <w:t>апелляция</w:t>
      </w:r>
      <w:proofErr w:type="gramEnd"/>
      <w:r w:rsidRPr="008C02C3">
        <w:rPr>
          <w:rFonts w:ascii="PT Astra Serif" w:hAnsi="PT Astra Serif"/>
          <w:sz w:val="26"/>
          <w:szCs w:val="26"/>
        </w:rPr>
        <w:t xml:space="preserve"> которых о нарушении установленного порядка проведения ГИА-9 была удовлетворена;</w:t>
      </w:r>
    </w:p>
    <w:p w:rsidR="00BB7860" w:rsidRPr="008C02C3" w:rsidRDefault="00BB7860" w:rsidP="008C02C3">
      <w:pPr>
        <w:pStyle w:val="ab"/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- </w:t>
      </w:r>
      <w:proofErr w:type="gramStart"/>
      <w:r w:rsidRPr="008C02C3">
        <w:rPr>
          <w:rFonts w:ascii="PT Astra Serif" w:hAnsi="PT Astra Serif"/>
          <w:sz w:val="26"/>
          <w:szCs w:val="26"/>
        </w:rPr>
        <w:t>результаты</w:t>
      </w:r>
      <w:proofErr w:type="gramEnd"/>
      <w:r w:rsidRPr="008C02C3">
        <w:rPr>
          <w:rFonts w:ascii="PT Astra Serif" w:hAnsi="PT Astra Serif"/>
          <w:sz w:val="26"/>
          <w:szCs w:val="26"/>
        </w:rPr>
        <w:t xml:space="preserve"> которых были аннулированы ГЭК в случае выявления фактов нарушений установленного порядка проведения ГИА</w:t>
      </w:r>
      <w:r w:rsidR="00B81C84" w:rsidRPr="008C02C3">
        <w:rPr>
          <w:rFonts w:ascii="PT Astra Serif" w:hAnsi="PT Astra Serif"/>
          <w:sz w:val="26"/>
          <w:szCs w:val="26"/>
        </w:rPr>
        <w:t>-9</w:t>
      </w:r>
      <w:r w:rsidRPr="008C02C3">
        <w:rPr>
          <w:rFonts w:ascii="PT Astra Serif" w:hAnsi="PT Astra Serif"/>
          <w:sz w:val="26"/>
          <w:szCs w:val="26"/>
        </w:rPr>
        <w:t>, совершенных лицами, присутствующими в ППЭ в день экзамена, или иными (неустановленными) лицами.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13. За 30 минут и за 5 минут до окончания экзамена организаторы сообщают участникам ГИА-9 о скором завершении экзамена и напоминают о необходимости перенести ответы из черновиков и КИМ в бланки ответов.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По истечении времени экзамена организаторы объявляют окончание экзамена и собирают экзаменационные материалы.</w:t>
      </w:r>
    </w:p>
    <w:p w:rsidR="00BB7860" w:rsidRPr="008C02C3" w:rsidRDefault="00BB7860" w:rsidP="008C02C3">
      <w:pPr>
        <w:pStyle w:val="ab"/>
        <w:numPr>
          <w:ilvl w:val="0"/>
          <w:numId w:val="22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Участники ГИА-9, завершившие выполнение экзаменационной работы до объявления об окончании экзамена, имеют право сдать ее организаторам и покинуть ППЭ.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C02C3">
        <w:rPr>
          <w:rFonts w:ascii="PT Astra Serif" w:hAnsi="PT Astra Serif" w:cs="Times New Roman"/>
          <w:b/>
          <w:sz w:val="26"/>
          <w:szCs w:val="26"/>
        </w:rPr>
        <w:t>5. Ознакомление участников ГИА-9 с результатами экзаменов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1. График информирования участников ГИА-9 о результатах экзаменов ежегодно публикуется на официальном сайте департамента образования Ямало-Ненецкого автономного округа (</w:t>
      </w:r>
      <w:r w:rsidR="00B81C84" w:rsidRPr="008C02C3">
        <w:rPr>
          <w:rFonts w:ascii="PT Astra Serif" w:hAnsi="PT Astra Serif" w:cs="Times New Roman"/>
          <w:sz w:val="26"/>
          <w:szCs w:val="26"/>
        </w:rPr>
        <w:t>https://do.yanao.ru/activity/4642/</w:t>
      </w:r>
      <w:r w:rsidRPr="008C02C3">
        <w:rPr>
          <w:rFonts w:ascii="PT Astra Serif" w:hAnsi="PT Astra Serif" w:cs="Times New Roman"/>
          <w:sz w:val="26"/>
          <w:szCs w:val="26"/>
        </w:rPr>
        <w:t>), муниципальных органов</w:t>
      </w:r>
      <w:r w:rsidRPr="008C02C3">
        <w:rPr>
          <w:rFonts w:ascii="PT Astra Serif" w:hAnsi="PT Astra Serif"/>
          <w:sz w:val="26"/>
          <w:szCs w:val="26"/>
        </w:rPr>
        <w:t xml:space="preserve"> </w:t>
      </w:r>
      <w:r w:rsidRPr="008C02C3">
        <w:rPr>
          <w:rFonts w:ascii="PT Astra Serif" w:hAnsi="PT Astra Serif" w:cs="Times New Roman"/>
          <w:sz w:val="26"/>
          <w:szCs w:val="26"/>
        </w:rPr>
        <w:t>местного самоуправления, осуществляющих управление в сфере образования.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 xml:space="preserve">2. Ознакомление обучающихся с утвержденными </w:t>
      </w:r>
      <w:r w:rsidR="00B81C84" w:rsidRPr="008C02C3">
        <w:rPr>
          <w:rFonts w:ascii="PT Astra Serif" w:hAnsi="PT Astra Serif" w:cs="Times New Roman"/>
          <w:sz w:val="26"/>
          <w:szCs w:val="26"/>
        </w:rPr>
        <w:t xml:space="preserve">председателем </w:t>
      </w:r>
      <w:r w:rsidRPr="008C02C3">
        <w:rPr>
          <w:rFonts w:ascii="PT Astra Serif" w:hAnsi="PT Astra Serif" w:cs="Times New Roman"/>
          <w:sz w:val="26"/>
          <w:szCs w:val="26"/>
        </w:rPr>
        <w:t>ГЭК результатами ГИА-9 по учебному предмету осуществляется в течение одного рабочего дня со дня их передачи в образовательные организации. Указанный день считается официальным днем объявления результатов ГИА</w:t>
      </w:r>
      <w:r w:rsidR="00B81C84" w:rsidRPr="008C02C3">
        <w:rPr>
          <w:rFonts w:ascii="PT Astra Serif" w:hAnsi="PT Astra Serif" w:cs="Times New Roman"/>
          <w:sz w:val="26"/>
          <w:szCs w:val="26"/>
        </w:rPr>
        <w:t>-9</w:t>
      </w:r>
      <w:r w:rsidRPr="008C02C3">
        <w:rPr>
          <w:rFonts w:ascii="PT Astra Serif" w:hAnsi="PT Astra Serif" w:cs="Times New Roman"/>
          <w:sz w:val="26"/>
          <w:szCs w:val="26"/>
        </w:rPr>
        <w:t>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3. Ознакомиться с результатами экзамена  можно как в своих школах, так и посредством автоматизированной информационной образовательной системы «Сетевой регион. Образование».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C02C3">
        <w:rPr>
          <w:rFonts w:ascii="PT Astra Serif" w:hAnsi="PT Astra Serif" w:cs="Times New Roman"/>
          <w:b/>
          <w:sz w:val="26"/>
          <w:szCs w:val="26"/>
        </w:rPr>
        <w:t>6. Прием и рассмотрение апелляций</w:t>
      </w:r>
    </w:p>
    <w:p w:rsidR="00BB7860" w:rsidRPr="008C02C3" w:rsidRDefault="00BB7860" w:rsidP="008C02C3">
      <w:pPr>
        <w:pStyle w:val="ab"/>
        <w:numPr>
          <w:ilvl w:val="0"/>
          <w:numId w:val="23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Участник ГИА-9 имеет право подать апелляцию о нарушении установленного порядка проведения ГИА-9 и (или) о несогласии с выставленными баллами в конфликтную комиссию.</w:t>
      </w:r>
    </w:p>
    <w:p w:rsidR="00BB7860" w:rsidRPr="008C02C3" w:rsidRDefault="00BB7860" w:rsidP="008C02C3">
      <w:pPr>
        <w:pStyle w:val="ab"/>
        <w:numPr>
          <w:ilvl w:val="0"/>
          <w:numId w:val="23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Конфликтная комиссия не рассматривает апелляции по вопросам содержания и структуры заданий по учебным предметам, а также по вопросам, связанным с оцениванием результатов выполнения заданий экзаменационной работы с кратким ответом, нарушением участником ГИА-9 Порядка проведения ГИА-9 и неправильным оформлением экзаменационной работы.</w:t>
      </w:r>
    </w:p>
    <w:p w:rsidR="00BB7860" w:rsidRPr="008C02C3" w:rsidRDefault="00BB7860" w:rsidP="008C02C3">
      <w:pPr>
        <w:pStyle w:val="ab"/>
        <w:numPr>
          <w:ilvl w:val="0"/>
          <w:numId w:val="23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Участники ГИА-9 заблаговременно информируются о времени, месте и порядке рассмотрения апелляций.</w:t>
      </w:r>
    </w:p>
    <w:p w:rsidR="00BB7860" w:rsidRPr="008C02C3" w:rsidRDefault="00BB7860" w:rsidP="008C02C3">
      <w:pPr>
        <w:pStyle w:val="ab"/>
        <w:numPr>
          <w:ilvl w:val="0"/>
          <w:numId w:val="23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lastRenderedPageBreak/>
        <w:t>Участник ГИА-9 и (или) его родители (законные представители) при желании могут присутствовать при рассмотрении апелляции.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5</w:t>
      </w:r>
      <w:r w:rsidRPr="008C02C3">
        <w:rPr>
          <w:rFonts w:ascii="PT Astra Serif" w:hAnsi="PT Astra Serif" w:cs="Times New Roman"/>
          <w:b/>
          <w:sz w:val="26"/>
          <w:szCs w:val="26"/>
        </w:rPr>
        <w:t>. Апелляцию о нарушении установленного Порядка</w:t>
      </w:r>
      <w:r w:rsidRPr="008C02C3">
        <w:rPr>
          <w:rFonts w:ascii="PT Astra Serif" w:hAnsi="PT Astra Serif" w:cs="Times New Roman"/>
          <w:sz w:val="26"/>
          <w:szCs w:val="26"/>
        </w:rPr>
        <w:t xml:space="preserve"> проведения экзамена участник ГИА-9 подает в день проведения экзамена по соответствующему предмету </w:t>
      </w:r>
      <w:r w:rsidR="005F0D68" w:rsidRPr="008C02C3">
        <w:rPr>
          <w:rFonts w:ascii="PT Astra Serif" w:hAnsi="PT Astra Serif" w:cs="Times New Roman"/>
          <w:sz w:val="26"/>
          <w:szCs w:val="26"/>
        </w:rPr>
        <w:t xml:space="preserve">члену </w:t>
      </w:r>
      <w:r w:rsidRPr="008C02C3">
        <w:rPr>
          <w:rFonts w:ascii="PT Astra Serif" w:hAnsi="PT Astra Serif" w:cs="Times New Roman"/>
          <w:sz w:val="26"/>
          <w:szCs w:val="26"/>
        </w:rPr>
        <w:t xml:space="preserve"> ГЭК, не покидая ППЭ.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При рассмотрении апелляции о нарушении установленного порядка проведения экзамена конфликтная комиссия изучает обстоятельства, указанные участником ГИА-9 в заявлении, заключение о результатах проверки и выносит одно из решений: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- об отклонении апелляции;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- об удовлетворении апелляции.</w:t>
      </w:r>
    </w:p>
    <w:p w:rsidR="005F0D68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При удовлетворении апелляции результат экзамена, по процедуре которого участником ГИА-9 была подана апелляция, аннулируется, и участнику ГИА-9 предоставляется возможность сдать экзамен по данному предмету в иной день, предусмотренный расписанием (</w:t>
      </w:r>
      <w:r w:rsidR="005F0D68" w:rsidRPr="008C02C3">
        <w:rPr>
          <w:rFonts w:ascii="PT Astra Serif" w:hAnsi="PT Astra Serif" w:cs="Times New Roman"/>
          <w:sz w:val="26"/>
          <w:szCs w:val="26"/>
        </w:rPr>
        <w:t>резервные</w:t>
      </w:r>
      <w:r w:rsidRPr="008C02C3">
        <w:rPr>
          <w:rFonts w:ascii="PT Astra Serif" w:hAnsi="PT Astra Serif" w:cs="Times New Roman"/>
          <w:sz w:val="26"/>
          <w:szCs w:val="26"/>
        </w:rPr>
        <w:t xml:space="preserve"> </w:t>
      </w:r>
      <w:r w:rsidR="005F0D68" w:rsidRPr="008C02C3">
        <w:rPr>
          <w:rFonts w:ascii="PT Astra Serif" w:hAnsi="PT Astra Serif" w:cs="Times New Roman"/>
          <w:sz w:val="26"/>
          <w:szCs w:val="26"/>
        </w:rPr>
        <w:t>дни</w:t>
      </w:r>
      <w:r w:rsidRPr="008C02C3">
        <w:rPr>
          <w:rFonts w:ascii="PT Astra Serif" w:hAnsi="PT Astra Serif" w:cs="Times New Roman"/>
          <w:sz w:val="26"/>
          <w:szCs w:val="26"/>
        </w:rPr>
        <w:t>).</w:t>
      </w:r>
    </w:p>
    <w:p w:rsidR="00BB7860" w:rsidRPr="008C02C3" w:rsidRDefault="005F0D68" w:rsidP="008C02C3">
      <w:pPr>
        <w:autoSpaceDE w:val="0"/>
        <w:autoSpaceDN w:val="0"/>
        <w:adjustRightInd w:val="0"/>
        <w:ind w:left="567" w:firstLine="1134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 xml:space="preserve">6. </w:t>
      </w:r>
      <w:r w:rsidR="00BB7860" w:rsidRPr="008C02C3">
        <w:rPr>
          <w:rFonts w:ascii="PT Astra Serif" w:hAnsi="PT Astra Serif" w:cs="Times New Roman"/>
          <w:b/>
          <w:sz w:val="26"/>
          <w:szCs w:val="26"/>
        </w:rPr>
        <w:t>Апелляция о несогласии с выставленными баллами</w:t>
      </w:r>
      <w:r w:rsidRPr="008C02C3">
        <w:rPr>
          <w:rFonts w:ascii="PT Astra Serif" w:hAnsi="PT Astra Serif" w:cs="Times New Roman"/>
          <w:sz w:val="26"/>
          <w:szCs w:val="26"/>
        </w:rPr>
        <w:t xml:space="preserve">, том числе по результатам перепроверки экзаменационной работы </w:t>
      </w:r>
      <w:r w:rsidR="00BB7860" w:rsidRPr="008C02C3">
        <w:rPr>
          <w:rFonts w:ascii="PT Astra Serif" w:hAnsi="PT Astra Serif" w:cs="Times New Roman"/>
          <w:sz w:val="26"/>
          <w:szCs w:val="26"/>
        </w:rPr>
        <w:t>подается в течение двух рабочих дней</w:t>
      </w:r>
      <w:r w:rsidRPr="008C02C3">
        <w:rPr>
          <w:rFonts w:ascii="PT Astra Serif" w:hAnsi="PT Astra Serif" w:cs="Times New Roman"/>
          <w:sz w:val="26"/>
          <w:szCs w:val="26"/>
        </w:rPr>
        <w:t>,</w:t>
      </w:r>
      <w:r w:rsidR="00BB7860" w:rsidRPr="008C02C3">
        <w:rPr>
          <w:rFonts w:ascii="PT Astra Serif" w:hAnsi="PT Astra Serif" w:cs="Times New Roman"/>
          <w:sz w:val="26"/>
          <w:szCs w:val="26"/>
        </w:rPr>
        <w:t xml:space="preserve"> </w:t>
      </w:r>
      <w:r w:rsidRPr="008C02C3">
        <w:rPr>
          <w:rFonts w:ascii="PT Astra Serif" w:hAnsi="PT Astra Serif" w:cs="Times New Roman"/>
          <w:sz w:val="26"/>
          <w:szCs w:val="26"/>
        </w:rPr>
        <w:t>следующих за официальным днем объявления результатов ГИА по соответствующему учебному предмету</w:t>
      </w:r>
      <w:r w:rsidR="00BB7860" w:rsidRPr="008C02C3">
        <w:rPr>
          <w:rFonts w:ascii="PT Astra Serif" w:hAnsi="PT Astra Serif"/>
          <w:sz w:val="26"/>
          <w:szCs w:val="26"/>
        </w:rPr>
        <w:t xml:space="preserve">. 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 xml:space="preserve">Участники ГИА-9 подают апелляцию о несогласии с выставленными баллами в образовательную организацию, которой они были допущены к ГИА-9. 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При рассмотрении апелляции о несогласии с выставленными баллами конфликтная комиссия запрашивает распечатанные изображения экзаменационной работы, электронные носители, содержащие файлы с цифровой аудиозаписью устных ответов участников ГИА-9 (по иностранному языку), копии протоколов проверки экзаменационной работы предметной комиссией и КИМ участников ГИА-9, подавших апелляцию.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 xml:space="preserve">Указанные материалы предъявляются участникам ГИА-9 (в случае его присутствия при рассмотрении апелляции). 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>До заседания конфликтной комиссии по рассмотрению апелляции о несогласии с выставленными баллами конфликтная комиссия устанавливает правильность оценивания экзаменационной работы участника ГИА-9, подавшего апелляцию. Для этого к рассмотрению апелляции привлекаются эксперты предметной комиссии по соответствующему учебному предмету. 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изменении баллов (в случае выявления ошибок в обработке и (или) оценивании экзаменационной работы). При этом в случае удовлетворения апелляции количество ранее выставленных баллов может измениться как в сторону увеличения, так и в сторону уменьшения количества баллов.</w:t>
      </w:r>
    </w:p>
    <w:p w:rsidR="00BB7860" w:rsidRPr="008C02C3" w:rsidRDefault="00BB7860" w:rsidP="008C02C3">
      <w:pPr>
        <w:pStyle w:val="ab"/>
        <w:numPr>
          <w:ilvl w:val="0"/>
          <w:numId w:val="24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>Конфликтная комиссия рассматривает апелляцию о нарушении установленного порядка проведения ГИА</w:t>
      </w:r>
      <w:r w:rsidR="005F0D68" w:rsidRPr="008C02C3">
        <w:rPr>
          <w:rFonts w:ascii="PT Astra Serif" w:hAnsi="PT Astra Serif"/>
          <w:sz w:val="26"/>
          <w:szCs w:val="26"/>
        </w:rPr>
        <w:t>-9</w:t>
      </w:r>
      <w:r w:rsidRPr="008C02C3">
        <w:rPr>
          <w:rFonts w:ascii="PT Astra Serif" w:hAnsi="PT Astra Serif"/>
          <w:sz w:val="26"/>
          <w:szCs w:val="26"/>
        </w:rPr>
        <w:t xml:space="preserve"> в течение двух рабочих дней, а о несогласии с выставленными баллами - в течение четырех рабочих дней с момента её поступления в конфликтную комиссию. </w:t>
      </w:r>
    </w:p>
    <w:p w:rsidR="00BB7860" w:rsidRPr="008C02C3" w:rsidRDefault="00BB7860" w:rsidP="008C02C3">
      <w:pPr>
        <w:pStyle w:val="ab"/>
        <w:numPr>
          <w:ilvl w:val="0"/>
          <w:numId w:val="24"/>
        </w:numPr>
        <w:ind w:left="567" w:firstLine="567"/>
        <w:jc w:val="both"/>
        <w:rPr>
          <w:rFonts w:ascii="PT Astra Serif" w:hAnsi="PT Astra Serif"/>
          <w:sz w:val="26"/>
          <w:szCs w:val="26"/>
        </w:rPr>
      </w:pPr>
      <w:r w:rsidRPr="008C02C3">
        <w:rPr>
          <w:rFonts w:ascii="PT Astra Serif" w:hAnsi="PT Astra Serif"/>
          <w:sz w:val="26"/>
          <w:szCs w:val="26"/>
        </w:rPr>
        <w:t xml:space="preserve">Апелляции могут быть отозваны участниками ГИА-9 по их собственному желанию. </w:t>
      </w:r>
      <w:r w:rsidRPr="008C02C3">
        <w:rPr>
          <w:rFonts w:ascii="PT Astra Serif" w:hAnsi="PT Astra Serif"/>
          <w:sz w:val="26"/>
          <w:szCs w:val="26"/>
        </w:rPr>
        <w:tab/>
        <w:t>Для этого участник ГИА-9 пишет заявление об отзыве поданной им апелляции</w:t>
      </w:r>
      <w:r w:rsidR="005F0D68" w:rsidRPr="008C02C3">
        <w:rPr>
          <w:rFonts w:ascii="PT Astra Serif" w:hAnsi="PT Astra Serif"/>
          <w:sz w:val="26"/>
          <w:szCs w:val="26"/>
        </w:rPr>
        <w:t xml:space="preserve"> в произвольной форме</w:t>
      </w:r>
      <w:r w:rsidRPr="008C02C3">
        <w:rPr>
          <w:rFonts w:ascii="PT Astra Serif" w:hAnsi="PT Astra Serif"/>
          <w:sz w:val="26"/>
          <w:szCs w:val="26"/>
        </w:rPr>
        <w:t>. Обучающиеся подают соответствующее заявление в письменной форме в образовательные организации, которыми они были допущены к ГИА-9.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hAnsi="PT Astra Serif" w:cs="Times New Roman"/>
          <w:sz w:val="26"/>
          <w:szCs w:val="26"/>
        </w:rPr>
      </w:pPr>
      <w:r w:rsidRPr="008C02C3">
        <w:rPr>
          <w:rFonts w:ascii="PT Astra Serif" w:hAnsi="PT Astra Serif" w:cs="Times New Roman"/>
          <w:sz w:val="26"/>
          <w:szCs w:val="26"/>
        </w:rPr>
        <w:t xml:space="preserve">В случае отсутствия заявления об отзыве поданной апелляции, и неявки участника ГИА-9 на заседание конфликтной комиссии, на котором рассматривается </w:t>
      </w:r>
      <w:r w:rsidRPr="008C02C3">
        <w:rPr>
          <w:rFonts w:ascii="PT Astra Serif" w:hAnsi="PT Astra Serif" w:cs="Times New Roman"/>
          <w:sz w:val="26"/>
          <w:szCs w:val="26"/>
        </w:rPr>
        <w:lastRenderedPageBreak/>
        <w:t>апелляция, конфликтная комиссия рассматривает его апелляцию в установленном порядке.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i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i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>Данная информация была подготовлена в соответствии со следующими нормативными правовыми документами, регламентирующими проведение ГИА: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i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>1.</w:t>
      </w: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ab/>
        <w:t>Федеральным законом от 29.12.2012 № 273-ФЗ «Об образовании в Российской Федерации».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i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>2.</w:t>
      </w: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ab/>
      </w:r>
      <w:proofErr w:type="gramStart"/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>Постановлением Правительства Российской Федерации от 31.08.2013 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образования».</w:t>
      </w:r>
      <w:proofErr w:type="gramEnd"/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i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>3.</w:t>
      </w: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ab/>
        <w:t xml:space="preserve">Приказом Министерства </w:t>
      </w:r>
      <w:r w:rsidR="0001705A" w:rsidRPr="008C02C3">
        <w:rPr>
          <w:rFonts w:ascii="PT Astra Serif" w:eastAsia="Times New Roman" w:hAnsi="PT Astra Serif" w:cs="Times New Roman"/>
          <w:i/>
          <w:sz w:val="26"/>
          <w:szCs w:val="26"/>
        </w:rPr>
        <w:t>просвещения</w:t>
      </w: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 xml:space="preserve"> Российской Федерации № </w:t>
      </w:r>
      <w:r w:rsidR="0001705A" w:rsidRPr="008C02C3">
        <w:rPr>
          <w:rFonts w:ascii="PT Astra Serif" w:eastAsia="Times New Roman" w:hAnsi="PT Astra Serif" w:cs="Times New Roman"/>
          <w:i/>
          <w:sz w:val="26"/>
          <w:szCs w:val="26"/>
        </w:rPr>
        <w:t>189 и Федеральной службы по надзору в сфере образования и науки № 1513 от 07 ноября 2018 года</w:t>
      </w:r>
      <w:r w:rsidRPr="008C02C3">
        <w:rPr>
          <w:rFonts w:ascii="PT Astra Serif" w:eastAsia="Times New Roman" w:hAnsi="PT Astra Serif" w:cs="Times New Roman"/>
          <w:i/>
          <w:sz w:val="26"/>
          <w:szCs w:val="26"/>
        </w:rPr>
        <w:t xml:space="preserve"> «Об утверждении Порядка проведения государственной итоговой аттестации по образовательным программам основного общего образования».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i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sz w:val="26"/>
          <w:szCs w:val="26"/>
        </w:rPr>
        <w:t xml:space="preserve">С правилами проведения ГИА-9 </w:t>
      </w:r>
      <w:proofErr w:type="gramStart"/>
      <w:r w:rsidRPr="008C02C3">
        <w:rPr>
          <w:rFonts w:ascii="PT Astra Serif" w:eastAsia="Times New Roman" w:hAnsi="PT Astra Serif" w:cs="Times New Roman"/>
          <w:sz w:val="26"/>
          <w:szCs w:val="26"/>
        </w:rPr>
        <w:t>ознакомлен</w:t>
      </w:r>
      <w:proofErr w:type="gramEnd"/>
      <w:r w:rsidRPr="008C02C3">
        <w:rPr>
          <w:rFonts w:ascii="PT Astra Serif" w:eastAsia="Times New Roman" w:hAnsi="PT Astra Serif" w:cs="Times New Roman"/>
          <w:sz w:val="26"/>
          <w:szCs w:val="26"/>
        </w:rPr>
        <w:t xml:space="preserve"> (а):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sz w:val="26"/>
          <w:szCs w:val="26"/>
        </w:rPr>
        <w:t>Участник ГИА-9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sz w:val="26"/>
          <w:szCs w:val="26"/>
        </w:rPr>
        <w:t xml:space="preserve"> ___________________(_____________________)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sz w:val="26"/>
          <w:szCs w:val="26"/>
        </w:rPr>
        <w:t>«___»_______20__г.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sz w:val="26"/>
          <w:szCs w:val="26"/>
        </w:rPr>
        <w:t>Родитель/законный представитель несовершеннолетнего участника ГИА-9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sz w:val="26"/>
          <w:szCs w:val="26"/>
        </w:rPr>
        <w:t>___________________(_____________________)</w:t>
      </w: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BB7860" w:rsidRPr="008C02C3" w:rsidRDefault="00BB7860" w:rsidP="008C02C3">
      <w:pPr>
        <w:ind w:left="567" w:firstLine="567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8C02C3">
        <w:rPr>
          <w:rFonts w:ascii="PT Astra Serif" w:eastAsia="Times New Roman" w:hAnsi="PT Astra Serif" w:cs="Times New Roman"/>
          <w:sz w:val="26"/>
          <w:szCs w:val="26"/>
        </w:rPr>
        <w:t>«___»_______20__г.</w:t>
      </w:r>
    </w:p>
    <w:p w:rsidR="001D1D12" w:rsidRPr="001D1D12" w:rsidRDefault="001D1D12" w:rsidP="00960149">
      <w:pPr>
        <w:ind w:left="10773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1D1D12" w:rsidRPr="001D1D12" w:rsidSect="00960149">
      <w:pgSz w:w="11905" w:h="16837"/>
      <w:pgMar w:top="961" w:right="990" w:bottom="454" w:left="567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E12" w:rsidRDefault="00476E12" w:rsidP="00B1376F">
      <w:r>
        <w:separator/>
      </w:r>
    </w:p>
  </w:endnote>
  <w:endnote w:type="continuationSeparator" w:id="0">
    <w:p w:rsidR="00476E12" w:rsidRDefault="00476E12" w:rsidP="00B1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A60" w:rsidRDefault="00D64A60" w:rsidP="00C04E7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64A60" w:rsidRDefault="00D64A6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A60" w:rsidRDefault="00D64A6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E12" w:rsidRDefault="00476E12"/>
  </w:footnote>
  <w:footnote w:type="continuationSeparator" w:id="0">
    <w:p w:rsidR="00476E12" w:rsidRDefault="00476E1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483B"/>
    <w:multiLevelType w:val="multilevel"/>
    <w:tmpl w:val="12A6F0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34E786B"/>
    <w:multiLevelType w:val="hybridMultilevel"/>
    <w:tmpl w:val="517A0F26"/>
    <w:lvl w:ilvl="0" w:tplc="54ACAE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66D43EC"/>
    <w:multiLevelType w:val="hybridMultilevel"/>
    <w:tmpl w:val="159690E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7B5C72"/>
    <w:multiLevelType w:val="hybridMultilevel"/>
    <w:tmpl w:val="4DEA7F8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F31A98"/>
    <w:multiLevelType w:val="hybridMultilevel"/>
    <w:tmpl w:val="9454F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23368"/>
    <w:multiLevelType w:val="hybridMultilevel"/>
    <w:tmpl w:val="3760DFA4"/>
    <w:lvl w:ilvl="0" w:tplc="20FCCF7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E71251"/>
    <w:multiLevelType w:val="multilevel"/>
    <w:tmpl w:val="5C244DC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7">
    <w:nsid w:val="2CC9453C"/>
    <w:multiLevelType w:val="multilevel"/>
    <w:tmpl w:val="BD284D70"/>
    <w:lvl w:ilvl="0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2FDC56E1"/>
    <w:multiLevelType w:val="hybridMultilevel"/>
    <w:tmpl w:val="6846B9C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7FB4509"/>
    <w:multiLevelType w:val="multilevel"/>
    <w:tmpl w:val="21F050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0">
    <w:nsid w:val="3B3B108E"/>
    <w:multiLevelType w:val="hybridMultilevel"/>
    <w:tmpl w:val="34CCD2A2"/>
    <w:lvl w:ilvl="0" w:tplc="90A825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EA909AA"/>
    <w:multiLevelType w:val="multilevel"/>
    <w:tmpl w:val="DDBAC31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4F8741C6"/>
    <w:multiLevelType w:val="hybridMultilevel"/>
    <w:tmpl w:val="F1F6F4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4C288B"/>
    <w:multiLevelType w:val="multilevel"/>
    <w:tmpl w:val="BD284D70"/>
    <w:lvl w:ilvl="0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624F4D28"/>
    <w:multiLevelType w:val="hybridMultilevel"/>
    <w:tmpl w:val="FE64F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A83BA5"/>
    <w:multiLevelType w:val="hybridMultilevel"/>
    <w:tmpl w:val="AC12C4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E2663F2"/>
    <w:multiLevelType w:val="hybridMultilevel"/>
    <w:tmpl w:val="70002EB8"/>
    <w:lvl w:ilvl="0" w:tplc="FEDE3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6B05C1"/>
    <w:multiLevelType w:val="hybridMultilevel"/>
    <w:tmpl w:val="9A369318"/>
    <w:lvl w:ilvl="0" w:tplc="46F696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17D0889"/>
    <w:multiLevelType w:val="hybridMultilevel"/>
    <w:tmpl w:val="31F8747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2BD7D8B"/>
    <w:multiLevelType w:val="multilevel"/>
    <w:tmpl w:val="095A22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>
    <w:nsid w:val="76B55D17"/>
    <w:multiLevelType w:val="hybridMultilevel"/>
    <w:tmpl w:val="6FA6D29A"/>
    <w:lvl w:ilvl="0" w:tplc="F5A8CA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8157EFD"/>
    <w:multiLevelType w:val="multilevel"/>
    <w:tmpl w:val="082E2F6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7EB940D0"/>
    <w:multiLevelType w:val="hybridMultilevel"/>
    <w:tmpl w:val="ECB0A6C4"/>
    <w:lvl w:ilvl="0" w:tplc="4D94AD5A">
      <w:start w:val="7"/>
      <w:numFmt w:val="decimal"/>
      <w:lvlText w:val="%1."/>
      <w:lvlJc w:val="left"/>
      <w:pPr>
        <w:ind w:left="1146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7F6770B1"/>
    <w:multiLevelType w:val="hybridMultilevel"/>
    <w:tmpl w:val="CCEAB318"/>
    <w:lvl w:ilvl="0" w:tplc="8FD66B74">
      <w:start w:val="14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21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9"/>
  </w:num>
  <w:num w:numId="9">
    <w:abstractNumId w:val="3"/>
  </w:num>
  <w:num w:numId="10">
    <w:abstractNumId w:val="0"/>
  </w:num>
  <w:num w:numId="11">
    <w:abstractNumId w:val="11"/>
  </w:num>
  <w:num w:numId="12">
    <w:abstractNumId w:val="16"/>
  </w:num>
  <w:num w:numId="13">
    <w:abstractNumId w:val="9"/>
  </w:num>
  <w:num w:numId="14">
    <w:abstractNumId w:val="8"/>
  </w:num>
  <w:num w:numId="15">
    <w:abstractNumId w:val="10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5"/>
  </w:num>
  <w:num w:numId="19">
    <w:abstractNumId w:val="20"/>
  </w:num>
  <w:num w:numId="20">
    <w:abstractNumId w:val="17"/>
  </w:num>
  <w:num w:numId="21">
    <w:abstractNumId w:val="1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0D"/>
    <w:rsid w:val="00010289"/>
    <w:rsid w:val="00013438"/>
    <w:rsid w:val="0001705A"/>
    <w:rsid w:val="0002313A"/>
    <w:rsid w:val="00030EF0"/>
    <w:rsid w:val="00035968"/>
    <w:rsid w:val="00037579"/>
    <w:rsid w:val="00040A1F"/>
    <w:rsid w:val="00040C3A"/>
    <w:rsid w:val="00054042"/>
    <w:rsid w:val="0005684E"/>
    <w:rsid w:val="00057869"/>
    <w:rsid w:val="0006077B"/>
    <w:rsid w:val="00062B0B"/>
    <w:rsid w:val="0007346B"/>
    <w:rsid w:val="00075E12"/>
    <w:rsid w:val="00077BAB"/>
    <w:rsid w:val="00082CAB"/>
    <w:rsid w:val="00082F5B"/>
    <w:rsid w:val="00091496"/>
    <w:rsid w:val="000A02DB"/>
    <w:rsid w:val="000A1E45"/>
    <w:rsid w:val="000A71DC"/>
    <w:rsid w:val="000B20BC"/>
    <w:rsid w:val="000B3A61"/>
    <w:rsid w:val="000B4465"/>
    <w:rsid w:val="000C4325"/>
    <w:rsid w:val="000C6F77"/>
    <w:rsid w:val="000D75F8"/>
    <w:rsid w:val="000E50BF"/>
    <w:rsid w:val="000F28BC"/>
    <w:rsid w:val="000F3F4B"/>
    <w:rsid w:val="000F4B92"/>
    <w:rsid w:val="000F63B0"/>
    <w:rsid w:val="00100845"/>
    <w:rsid w:val="001058E5"/>
    <w:rsid w:val="00105F5E"/>
    <w:rsid w:val="00111415"/>
    <w:rsid w:val="00111A11"/>
    <w:rsid w:val="00123F24"/>
    <w:rsid w:val="00125BEC"/>
    <w:rsid w:val="001315FC"/>
    <w:rsid w:val="00132CE6"/>
    <w:rsid w:val="00133349"/>
    <w:rsid w:val="001371E3"/>
    <w:rsid w:val="00165AD1"/>
    <w:rsid w:val="001855EE"/>
    <w:rsid w:val="00197A54"/>
    <w:rsid w:val="001A52C5"/>
    <w:rsid w:val="001A7F6E"/>
    <w:rsid w:val="001C18D1"/>
    <w:rsid w:val="001D1D12"/>
    <w:rsid w:val="001D3281"/>
    <w:rsid w:val="001D4171"/>
    <w:rsid w:val="001D6FFA"/>
    <w:rsid w:val="001E1FED"/>
    <w:rsid w:val="001E302A"/>
    <w:rsid w:val="001F0982"/>
    <w:rsid w:val="001F1EDF"/>
    <w:rsid w:val="001F562B"/>
    <w:rsid w:val="00204B68"/>
    <w:rsid w:val="002103C7"/>
    <w:rsid w:val="00212A78"/>
    <w:rsid w:val="00214C9E"/>
    <w:rsid w:val="00215AFF"/>
    <w:rsid w:val="002241D7"/>
    <w:rsid w:val="00252CB3"/>
    <w:rsid w:val="00261C32"/>
    <w:rsid w:val="00265ADD"/>
    <w:rsid w:val="002661D2"/>
    <w:rsid w:val="002742F4"/>
    <w:rsid w:val="002835F0"/>
    <w:rsid w:val="00286EAA"/>
    <w:rsid w:val="00292B13"/>
    <w:rsid w:val="00296909"/>
    <w:rsid w:val="002A5AB3"/>
    <w:rsid w:val="002B1FDC"/>
    <w:rsid w:val="002B2287"/>
    <w:rsid w:val="002B27D5"/>
    <w:rsid w:val="002B3BA5"/>
    <w:rsid w:val="002B3C6D"/>
    <w:rsid w:val="002C20DA"/>
    <w:rsid w:val="002C2CCC"/>
    <w:rsid w:val="002C3930"/>
    <w:rsid w:val="002E287C"/>
    <w:rsid w:val="002E6C4F"/>
    <w:rsid w:val="002F0BBE"/>
    <w:rsid w:val="00302002"/>
    <w:rsid w:val="00305D47"/>
    <w:rsid w:val="00321ABF"/>
    <w:rsid w:val="00333D1A"/>
    <w:rsid w:val="003463F8"/>
    <w:rsid w:val="00346F37"/>
    <w:rsid w:val="003569AB"/>
    <w:rsid w:val="00357515"/>
    <w:rsid w:val="00363E05"/>
    <w:rsid w:val="00365E29"/>
    <w:rsid w:val="00375D53"/>
    <w:rsid w:val="003772EB"/>
    <w:rsid w:val="00384EA4"/>
    <w:rsid w:val="00394D3A"/>
    <w:rsid w:val="0039635D"/>
    <w:rsid w:val="003A4D76"/>
    <w:rsid w:val="003B3D65"/>
    <w:rsid w:val="003E10BD"/>
    <w:rsid w:val="003F5683"/>
    <w:rsid w:val="003F6C5E"/>
    <w:rsid w:val="00404CCC"/>
    <w:rsid w:val="004100F2"/>
    <w:rsid w:val="00427078"/>
    <w:rsid w:val="004321EF"/>
    <w:rsid w:val="0043495C"/>
    <w:rsid w:val="00435A5B"/>
    <w:rsid w:val="00442FBA"/>
    <w:rsid w:val="004473A8"/>
    <w:rsid w:val="00447413"/>
    <w:rsid w:val="00455181"/>
    <w:rsid w:val="00455F02"/>
    <w:rsid w:val="00460E13"/>
    <w:rsid w:val="00476E12"/>
    <w:rsid w:val="00482ED9"/>
    <w:rsid w:val="00497F5B"/>
    <w:rsid w:val="004A2468"/>
    <w:rsid w:val="004A4040"/>
    <w:rsid w:val="004B2189"/>
    <w:rsid w:val="004B2ECE"/>
    <w:rsid w:val="004C23EC"/>
    <w:rsid w:val="004D4C39"/>
    <w:rsid w:val="004E200D"/>
    <w:rsid w:val="004E6FED"/>
    <w:rsid w:val="004F3DB6"/>
    <w:rsid w:val="00507840"/>
    <w:rsid w:val="00512A70"/>
    <w:rsid w:val="00515398"/>
    <w:rsid w:val="0053195D"/>
    <w:rsid w:val="00534D16"/>
    <w:rsid w:val="00536EDB"/>
    <w:rsid w:val="00545E5D"/>
    <w:rsid w:val="0055087B"/>
    <w:rsid w:val="0055307C"/>
    <w:rsid w:val="00553EA0"/>
    <w:rsid w:val="0056336E"/>
    <w:rsid w:val="0056777F"/>
    <w:rsid w:val="005724F0"/>
    <w:rsid w:val="00573C93"/>
    <w:rsid w:val="00582697"/>
    <w:rsid w:val="005963F2"/>
    <w:rsid w:val="005A347E"/>
    <w:rsid w:val="005B160E"/>
    <w:rsid w:val="005B7840"/>
    <w:rsid w:val="005D59D4"/>
    <w:rsid w:val="005E1DE6"/>
    <w:rsid w:val="005F0D68"/>
    <w:rsid w:val="005F5AE7"/>
    <w:rsid w:val="00607379"/>
    <w:rsid w:val="00607452"/>
    <w:rsid w:val="00607E93"/>
    <w:rsid w:val="006255CF"/>
    <w:rsid w:val="00631BCF"/>
    <w:rsid w:val="0063258F"/>
    <w:rsid w:val="00636562"/>
    <w:rsid w:val="006410FF"/>
    <w:rsid w:val="00652480"/>
    <w:rsid w:val="0066113A"/>
    <w:rsid w:val="00670103"/>
    <w:rsid w:val="00670C48"/>
    <w:rsid w:val="006B0AB8"/>
    <w:rsid w:val="006B2C29"/>
    <w:rsid w:val="006C1F7A"/>
    <w:rsid w:val="006D59A7"/>
    <w:rsid w:val="006E09DB"/>
    <w:rsid w:val="006E1276"/>
    <w:rsid w:val="006E1385"/>
    <w:rsid w:val="006E2F94"/>
    <w:rsid w:val="006F5063"/>
    <w:rsid w:val="007002ED"/>
    <w:rsid w:val="00705A94"/>
    <w:rsid w:val="0070769E"/>
    <w:rsid w:val="00711BA6"/>
    <w:rsid w:val="00713572"/>
    <w:rsid w:val="00726998"/>
    <w:rsid w:val="00731D51"/>
    <w:rsid w:val="0073367C"/>
    <w:rsid w:val="00761E69"/>
    <w:rsid w:val="00762D15"/>
    <w:rsid w:val="00770F4D"/>
    <w:rsid w:val="00772FA0"/>
    <w:rsid w:val="0078189B"/>
    <w:rsid w:val="007849B2"/>
    <w:rsid w:val="007953CB"/>
    <w:rsid w:val="007A669D"/>
    <w:rsid w:val="007B2C0F"/>
    <w:rsid w:val="007C4844"/>
    <w:rsid w:val="007D29FF"/>
    <w:rsid w:val="007D7DCB"/>
    <w:rsid w:val="007E29FA"/>
    <w:rsid w:val="0080127B"/>
    <w:rsid w:val="008059ED"/>
    <w:rsid w:val="00812C43"/>
    <w:rsid w:val="0082358C"/>
    <w:rsid w:val="00840465"/>
    <w:rsid w:val="008439C0"/>
    <w:rsid w:val="00846CD6"/>
    <w:rsid w:val="0085556E"/>
    <w:rsid w:val="00867311"/>
    <w:rsid w:val="00873289"/>
    <w:rsid w:val="00881C85"/>
    <w:rsid w:val="00883349"/>
    <w:rsid w:val="00890592"/>
    <w:rsid w:val="00897E7A"/>
    <w:rsid w:val="008A24AC"/>
    <w:rsid w:val="008A33F2"/>
    <w:rsid w:val="008A5840"/>
    <w:rsid w:val="008A6788"/>
    <w:rsid w:val="008B35E2"/>
    <w:rsid w:val="008B7C7C"/>
    <w:rsid w:val="008C02C3"/>
    <w:rsid w:val="008F0467"/>
    <w:rsid w:val="008F69C8"/>
    <w:rsid w:val="008F75F9"/>
    <w:rsid w:val="008F7C63"/>
    <w:rsid w:val="00901EBE"/>
    <w:rsid w:val="009249B4"/>
    <w:rsid w:val="00930C84"/>
    <w:rsid w:val="00933E46"/>
    <w:rsid w:val="00936A49"/>
    <w:rsid w:val="00937064"/>
    <w:rsid w:val="0094145F"/>
    <w:rsid w:val="00955795"/>
    <w:rsid w:val="00960149"/>
    <w:rsid w:val="00961334"/>
    <w:rsid w:val="009678F2"/>
    <w:rsid w:val="009738F0"/>
    <w:rsid w:val="009804C4"/>
    <w:rsid w:val="009809ED"/>
    <w:rsid w:val="00984850"/>
    <w:rsid w:val="009941C0"/>
    <w:rsid w:val="00994F24"/>
    <w:rsid w:val="009B1C5A"/>
    <w:rsid w:val="009C454F"/>
    <w:rsid w:val="009C4A06"/>
    <w:rsid w:val="009E4734"/>
    <w:rsid w:val="009E77BD"/>
    <w:rsid w:val="00A068BF"/>
    <w:rsid w:val="00A25491"/>
    <w:rsid w:val="00A42A9A"/>
    <w:rsid w:val="00A45EEE"/>
    <w:rsid w:val="00A54AE0"/>
    <w:rsid w:val="00A63A77"/>
    <w:rsid w:val="00A65635"/>
    <w:rsid w:val="00A66A85"/>
    <w:rsid w:val="00A7094E"/>
    <w:rsid w:val="00A70BFA"/>
    <w:rsid w:val="00A73A7A"/>
    <w:rsid w:val="00A73DAF"/>
    <w:rsid w:val="00A74C1B"/>
    <w:rsid w:val="00A76B38"/>
    <w:rsid w:val="00A931C0"/>
    <w:rsid w:val="00A97B00"/>
    <w:rsid w:val="00AA1276"/>
    <w:rsid w:val="00AA1AB5"/>
    <w:rsid w:val="00AA6566"/>
    <w:rsid w:val="00AD57D4"/>
    <w:rsid w:val="00AE0C8F"/>
    <w:rsid w:val="00AE4A33"/>
    <w:rsid w:val="00AE756B"/>
    <w:rsid w:val="00AF7FDA"/>
    <w:rsid w:val="00B00DC9"/>
    <w:rsid w:val="00B0404D"/>
    <w:rsid w:val="00B1376F"/>
    <w:rsid w:val="00B23AB6"/>
    <w:rsid w:val="00B27760"/>
    <w:rsid w:val="00B31594"/>
    <w:rsid w:val="00B652AD"/>
    <w:rsid w:val="00B72C91"/>
    <w:rsid w:val="00B81C84"/>
    <w:rsid w:val="00B901C7"/>
    <w:rsid w:val="00B93B8F"/>
    <w:rsid w:val="00B96F5D"/>
    <w:rsid w:val="00B974CD"/>
    <w:rsid w:val="00BA60E7"/>
    <w:rsid w:val="00BB2B68"/>
    <w:rsid w:val="00BB6A97"/>
    <w:rsid w:val="00BB7860"/>
    <w:rsid w:val="00BC4FAE"/>
    <w:rsid w:val="00BE22D1"/>
    <w:rsid w:val="00BF2FBC"/>
    <w:rsid w:val="00C0268A"/>
    <w:rsid w:val="00C04E77"/>
    <w:rsid w:val="00C063DD"/>
    <w:rsid w:val="00C069DA"/>
    <w:rsid w:val="00C11112"/>
    <w:rsid w:val="00C13727"/>
    <w:rsid w:val="00C22447"/>
    <w:rsid w:val="00C23101"/>
    <w:rsid w:val="00C23FE5"/>
    <w:rsid w:val="00C25286"/>
    <w:rsid w:val="00C4486F"/>
    <w:rsid w:val="00C53754"/>
    <w:rsid w:val="00C574A6"/>
    <w:rsid w:val="00C8184B"/>
    <w:rsid w:val="00C924F0"/>
    <w:rsid w:val="00C97838"/>
    <w:rsid w:val="00CA3802"/>
    <w:rsid w:val="00CC0DCB"/>
    <w:rsid w:val="00CD0D88"/>
    <w:rsid w:val="00CD2FC2"/>
    <w:rsid w:val="00CD62D1"/>
    <w:rsid w:val="00CD68D6"/>
    <w:rsid w:val="00CD6D85"/>
    <w:rsid w:val="00CD7232"/>
    <w:rsid w:val="00CE226C"/>
    <w:rsid w:val="00CE54A4"/>
    <w:rsid w:val="00CF3418"/>
    <w:rsid w:val="00D00AF2"/>
    <w:rsid w:val="00D076A1"/>
    <w:rsid w:val="00D10631"/>
    <w:rsid w:val="00D3548B"/>
    <w:rsid w:val="00D4034C"/>
    <w:rsid w:val="00D41DAA"/>
    <w:rsid w:val="00D535F4"/>
    <w:rsid w:val="00D64A60"/>
    <w:rsid w:val="00D6631C"/>
    <w:rsid w:val="00D6790E"/>
    <w:rsid w:val="00D7064E"/>
    <w:rsid w:val="00D921E8"/>
    <w:rsid w:val="00D96065"/>
    <w:rsid w:val="00DB4C95"/>
    <w:rsid w:val="00DB568B"/>
    <w:rsid w:val="00DC26CE"/>
    <w:rsid w:val="00DC2CC9"/>
    <w:rsid w:val="00DC6247"/>
    <w:rsid w:val="00DC6E50"/>
    <w:rsid w:val="00DD168C"/>
    <w:rsid w:val="00DE568D"/>
    <w:rsid w:val="00DE6437"/>
    <w:rsid w:val="00DE65FF"/>
    <w:rsid w:val="00DF2A1B"/>
    <w:rsid w:val="00DF76C3"/>
    <w:rsid w:val="00E0747A"/>
    <w:rsid w:val="00E104F5"/>
    <w:rsid w:val="00E11FB1"/>
    <w:rsid w:val="00E123E7"/>
    <w:rsid w:val="00E15B54"/>
    <w:rsid w:val="00E15F19"/>
    <w:rsid w:val="00E15F55"/>
    <w:rsid w:val="00E15FDF"/>
    <w:rsid w:val="00E17926"/>
    <w:rsid w:val="00E21A4C"/>
    <w:rsid w:val="00E22FBD"/>
    <w:rsid w:val="00E33DBE"/>
    <w:rsid w:val="00E45E5B"/>
    <w:rsid w:val="00E470F7"/>
    <w:rsid w:val="00E4778E"/>
    <w:rsid w:val="00E56876"/>
    <w:rsid w:val="00E5779D"/>
    <w:rsid w:val="00E57843"/>
    <w:rsid w:val="00E63535"/>
    <w:rsid w:val="00E64996"/>
    <w:rsid w:val="00E73329"/>
    <w:rsid w:val="00E74A58"/>
    <w:rsid w:val="00E82684"/>
    <w:rsid w:val="00E835A5"/>
    <w:rsid w:val="00E90C0F"/>
    <w:rsid w:val="00E91296"/>
    <w:rsid w:val="00EA7792"/>
    <w:rsid w:val="00EB00AF"/>
    <w:rsid w:val="00EB5AE3"/>
    <w:rsid w:val="00EE5699"/>
    <w:rsid w:val="00EE5823"/>
    <w:rsid w:val="00F05E9F"/>
    <w:rsid w:val="00F11150"/>
    <w:rsid w:val="00F2151C"/>
    <w:rsid w:val="00F21F29"/>
    <w:rsid w:val="00F23CD6"/>
    <w:rsid w:val="00F263B5"/>
    <w:rsid w:val="00F276B5"/>
    <w:rsid w:val="00F27FF6"/>
    <w:rsid w:val="00F3329C"/>
    <w:rsid w:val="00F35ABC"/>
    <w:rsid w:val="00F563F8"/>
    <w:rsid w:val="00F63816"/>
    <w:rsid w:val="00F70021"/>
    <w:rsid w:val="00F70645"/>
    <w:rsid w:val="00F70BA1"/>
    <w:rsid w:val="00F8012F"/>
    <w:rsid w:val="00FA083E"/>
    <w:rsid w:val="00FA5FE2"/>
    <w:rsid w:val="00FA69DB"/>
    <w:rsid w:val="00FC7216"/>
    <w:rsid w:val="00FD1B9D"/>
    <w:rsid w:val="00FD29F9"/>
    <w:rsid w:val="00FD6567"/>
    <w:rsid w:val="00FE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15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376F"/>
    <w:rPr>
      <w:color w:val="000080"/>
      <w:u w:val="single"/>
    </w:rPr>
  </w:style>
  <w:style w:type="character" w:customStyle="1" w:styleId="2">
    <w:name w:val="Заголовок №2_"/>
    <w:basedOn w:val="a0"/>
    <w:link w:val="20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21">
    <w:name w:val="Заголовок №2"/>
    <w:basedOn w:val="2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a4">
    <w:name w:val="Основной текст_"/>
    <w:basedOn w:val="a0"/>
    <w:link w:val="3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2">
    <w:name w:val="Заголовок №1"/>
    <w:basedOn w:val="10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22">
    <w:name w:val="Основной текст2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">
    <w:name w:val="Основной текст (2)_"/>
    <w:basedOn w:val="a0"/>
    <w:link w:val="2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5">
    <w:name w:val="Основной текст (2)"/>
    <w:basedOn w:val="23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20">
    <w:name w:val="Заголовок №2"/>
    <w:basedOn w:val="a"/>
    <w:link w:val="2"/>
    <w:rsid w:val="00B1376F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">
    <w:name w:val="Основной текст3"/>
    <w:basedOn w:val="a"/>
    <w:link w:val="a4"/>
    <w:rsid w:val="00B1376F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B1376F"/>
    <w:pPr>
      <w:shd w:val="clear" w:color="auto" w:fill="FFFFFF"/>
      <w:spacing w:before="540" w:after="360" w:line="0" w:lineRule="atLeast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4">
    <w:name w:val="Основной текст (2)"/>
    <w:basedOn w:val="a"/>
    <w:link w:val="23"/>
    <w:rsid w:val="00B1376F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EB00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0AF"/>
    <w:rPr>
      <w:rFonts w:ascii="Tahoma" w:hAnsi="Tahoma" w:cs="Tahoma"/>
      <w:color w:val="000000"/>
      <w:sz w:val="16"/>
      <w:szCs w:val="16"/>
    </w:rPr>
  </w:style>
  <w:style w:type="paragraph" w:customStyle="1" w:styleId="110">
    <w:name w:val="Знак Знак Знак1 Знак1 Знак Знак Знак Знак Знак Знак"/>
    <w:basedOn w:val="a"/>
    <w:rsid w:val="006E2F94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26">
    <w:name w:val="Body Text Indent 2"/>
    <w:basedOn w:val="a"/>
    <w:link w:val="27"/>
    <w:rsid w:val="006E2F94"/>
    <w:pPr>
      <w:ind w:left="284"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rsid w:val="006E2F94"/>
    <w:rPr>
      <w:rFonts w:ascii="Times New Roman" w:eastAsia="Times New Roman" w:hAnsi="Times New Roman" w:cs="Times New Roman"/>
      <w:sz w:val="28"/>
      <w:szCs w:val="20"/>
    </w:rPr>
  </w:style>
  <w:style w:type="paragraph" w:customStyle="1" w:styleId="abzas">
    <w:name w:val="abzas"/>
    <w:basedOn w:val="a7"/>
    <w:rsid w:val="006E2F94"/>
    <w:pPr>
      <w:spacing w:after="0"/>
      <w:ind w:left="0"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6E2F9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E2F94"/>
    <w:rPr>
      <w:color w:val="000000"/>
    </w:rPr>
  </w:style>
  <w:style w:type="character" w:customStyle="1" w:styleId="apple-style-span">
    <w:name w:val="apple-style-span"/>
    <w:basedOn w:val="a0"/>
    <w:rsid w:val="00EE5823"/>
  </w:style>
  <w:style w:type="paragraph" w:styleId="a9">
    <w:name w:val="Body Text"/>
    <w:basedOn w:val="a"/>
    <w:link w:val="aa"/>
    <w:uiPriority w:val="99"/>
    <w:semiHidden/>
    <w:unhideWhenUsed/>
    <w:rsid w:val="00D41DA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41DAA"/>
    <w:rPr>
      <w:color w:val="000000"/>
    </w:rPr>
  </w:style>
  <w:style w:type="paragraph" w:styleId="ab">
    <w:name w:val="List Paragraph"/>
    <w:basedOn w:val="a"/>
    <w:uiPriority w:val="34"/>
    <w:qFormat/>
    <w:rsid w:val="00D41DAA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2661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61D2"/>
    <w:rPr>
      <w:color w:val="000000"/>
    </w:rPr>
  </w:style>
  <w:style w:type="character" w:styleId="ae">
    <w:name w:val="page number"/>
    <w:basedOn w:val="a0"/>
    <w:rsid w:val="002661D2"/>
  </w:style>
  <w:style w:type="paragraph" w:styleId="af">
    <w:name w:val="header"/>
    <w:basedOn w:val="a"/>
    <w:link w:val="af0"/>
    <w:uiPriority w:val="99"/>
    <w:unhideWhenUsed/>
    <w:rsid w:val="00F70B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70BA1"/>
    <w:rPr>
      <w:color w:val="000000"/>
    </w:rPr>
  </w:style>
  <w:style w:type="paragraph" w:styleId="af1">
    <w:name w:val="No Spacing"/>
    <w:link w:val="af2"/>
    <w:uiPriority w:val="1"/>
    <w:qFormat/>
    <w:rsid w:val="00035968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link w:val="af1"/>
    <w:uiPriority w:val="1"/>
    <w:locked/>
    <w:rsid w:val="00035968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15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376F"/>
    <w:rPr>
      <w:color w:val="000080"/>
      <w:u w:val="single"/>
    </w:rPr>
  </w:style>
  <w:style w:type="character" w:customStyle="1" w:styleId="2">
    <w:name w:val="Заголовок №2_"/>
    <w:basedOn w:val="a0"/>
    <w:link w:val="20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21">
    <w:name w:val="Заголовок №2"/>
    <w:basedOn w:val="2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a4">
    <w:name w:val="Основной текст_"/>
    <w:basedOn w:val="a0"/>
    <w:link w:val="3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2">
    <w:name w:val="Заголовок №1"/>
    <w:basedOn w:val="10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22">
    <w:name w:val="Основной текст2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3">
    <w:name w:val="Основной текст (2)_"/>
    <w:basedOn w:val="a0"/>
    <w:link w:val="2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5">
    <w:name w:val="Основной текст (2)"/>
    <w:basedOn w:val="23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20">
    <w:name w:val="Заголовок №2"/>
    <w:basedOn w:val="a"/>
    <w:link w:val="2"/>
    <w:rsid w:val="00B1376F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">
    <w:name w:val="Основной текст3"/>
    <w:basedOn w:val="a"/>
    <w:link w:val="a4"/>
    <w:rsid w:val="00B1376F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Заголовок №1"/>
    <w:basedOn w:val="a"/>
    <w:link w:val="10"/>
    <w:rsid w:val="00B1376F"/>
    <w:pPr>
      <w:shd w:val="clear" w:color="auto" w:fill="FFFFFF"/>
      <w:spacing w:before="540" w:after="360" w:line="0" w:lineRule="atLeast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4">
    <w:name w:val="Основной текст (2)"/>
    <w:basedOn w:val="a"/>
    <w:link w:val="23"/>
    <w:rsid w:val="00B1376F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EB00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0AF"/>
    <w:rPr>
      <w:rFonts w:ascii="Tahoma" w:hAnsi="Tahoma" w:cs="Tahoma"/>
      <w:color w:val="000000"/>
      <w:sz w:val="16"/>
      <w:szCs w:val="16"/>
    </w:rPr>
  </w:style>
  <w:style w:type="paragraph" w:customStyle="1" w:styleId="110">
    <w:name w:val="Знак Знак Знак1 Знак1 Знак Знак Знак Знак Знак Знак"/>
    <w:basedOn w:val="a"/>
    <w:rsid w:val="006E2F94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26">
    <w:name w:val="Body Text Indent 2"/>
    <w:basedOn w:val="a"/>
    <w:link w:val="27"/>
    <w:rsid w:val="006E2F94"/>
    <w:pPr>
      <w:ind w:left="284"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rsid w:val="006E2F94"/>
    <w:rPr>
      <w:rFonts w:ascii="Times New Roman" w:eastAsia="Times New Roman" w:hAnsi="Times New Roman" w:cs="Times New Roman"/>
      <w:sz w:val="28"/>
      <w:szCs w:val="20"/>
    </w:rPr>
  </w:style>
  <w:style w:type="paragraph" w:customStyle="1" w:styleId="abzas">
    <w:name w:val="abzas"/>
    <w:basedOn w:val="a7"/>
    <w:rsid w:val="006E2F94"/>
    <w:pPr>
      <w:spacing w:after="0"/>
      <w:ind w:left="0"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6E2F9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E2F94"/>
    <w:rPr>
      <w:color w:val="000000"/>
    </w:rPr>
  </w:style>
  <w:style w:type="character" w:customStyle="1" w:styleId="apple-style-span">
    <w:name w:val="apple-style-span"/>
    <w:basedOn w:val="a0"/>
    <w:rsid w:val="00EE5823"/>
  </w:style>
  <w:style w:type="paragraph" w:styleId="a9">
    <w:name w:val="Body Text"/>
    <w:basedOn w:val="a"/>
    <w:link w:val="aa"/>
    <w:uiPriority w:val="99"/>
    <w:semiHidden/>
    <w:unhideWhenUsed/>
    <w:rsid w:val="00D41DA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41DAA"/>
    <w:rPr>
      <w:color w:val="000000"/>
    </w:rPr>
  </w:style>
  <w:style w:type="paragraph" w:styleId="ab">
    <w:name w:val="List Paragraph"/>
    <w:basedOn w:val="a"/>
    <w:uiPriority w:val="34"/>
    <w:qFormat/>
    <w:rsid w:val="00D41DAA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2661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661D2"/>
    <w:rPr>
      <w:color w:val="000000"/>
    </w:rPr>
  </w:style>
  <w:style w:type="character" w:styleId="ae">
    <w:name w:val="page number"/>
    <w:basedOn w:val="a0"/>
    <w:rsid w:val="002661D2"/>
  </w:style>
  <w:style w:type="paragraph" w:styleId="af">
    <w:name w:val="header"/>
    <w:basedOn w:val="a"/>
    <w:link w:val="af0"/>
    <w:uiPriority w:val="99"/>
    <w:unhideWhenUsed/>
    <w:rsid w:val="00F70BA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70BA1"/>
    <w:rPr>
      <w:color w:val="000000"/>
    </w:rPr>
  </w:style>
  <w:style w:type="paragraph" w:styleId="af1">
    <w:name w:val="No Spacing"/>
    <w:link w:val="af2"/>
    <w:uiPriority w:val="1"/>
    <w:qFormat/>
    <w:rsid w:val="00035968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link w:val="af1"/>
    <w:uiPriority w:val="1"/>
    <w:locked/>
    <w:rsid w:val="0003596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lovkoSV\Desktop\&#1041;&#1051;&#1040;&#1053;&#1050;%20&#1087;&#1088;&#1080;&#1082;&#1072;&#1079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8EA9C-AADF-41E0-A9B6-F161B3249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3337</TotalTime>
  <Pages>1</Pages>
  <Words>8009</Words>
  <Characters>45652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golovkoSV</dc:creator>
  <cp:lastModifiedBy>Гребнева Ирина Ивановна</cp:lastModifiedBy>
  <cp:revision>14</cp:revision>
  <cp:lastPrinted>2020-11-30T11:57:00Z</cp:lastPrinted>
  <dcterms:created xsi:type="dcterms:W3CDTF">2018-10-17T10:07:00Z</dcterms:created>
  <dcterms:modified xsi:type="dcterms:W3CDTF">2020-12-03T11:42:00Z</dcterms:modified>
</cp:coreProperties>
</file>